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3654" w:rsidRDefault="00A02771">
      <w:pPr>
        <w:pStyle w:val="Zhlav"/>
        <w:tabs>
          <w:tab w:val="clear" w:pos="4536"/>
          <w:tab w:val="clear" w:pos="9072"/>
        </w:tabs>
        <w:ind w:left="709" w:right="851"/>
        <w:jc w:val="both"/>
        <w:rPr>
          <w:noProof/>
          <w:sz w:val="22"/>
        </w:rPr>
        <w:sectPr w:rsidR="00093654">
          <w:headerReference w:type="default" r:id="rId9"/>
          <w:footerReference w:type="default" r:id="rId10"/>
          <w:pgSz w:w="11906" w:h="16838" w:code="9"/>
          <w:pgMar w:top="57" w:right="57" w:bottom="57" w:left="57" w:header="0" w:footer="0" w:gutter="0"/>
          <w:cols w:space="708"/>
        </w:sectPr>
      </w:pP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1881505</wp:posOffset>
                </wp:positionH>
                <wp:positionV relativeFrom="paragraph">
                  <wp:posOffset>1454150</wp:posOffset>
                </wp:positionV>
                <wp:extent cx="5243830" cy="8018145"/>
                <wp:effectExtent l="0" t="0" r="0" b="0"/>
                <wp:wrapNone/>
                <wp:docPr id="2261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43830" cy="801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A0081" w:rsidRDefault="004A0081" w:rsidP="004A0081">
                            <w:pPr>
                              <w:tabs>
                                <w:tab w:val="left" w:pos="10773"/>
                              </w:tabs>
                              <w:ind w:right="310"/>
                              <w:jc w:val="center"/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color w:val="002060"/>
                                <w:sz w:val="36"/>
                                <w:szCs w:val="36"/>
                              </w:rPr>
                            </w:pPr>
                            <w:r w:rsidRPr="000E5207"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color w:val="002060"/>
                                <w:sz w:val="36"/>
                                <w:szCs w:val="36"/>
                              </w:rPr>
                              <w:t xml:space="preserve">PROJEKTOVÁ DOKUMENTACE </w:t>
                            </w:r>
                          </w:p>
                          <w:p w:rsidR="004A0081" w:rsidRPr="000E5207" w:rsidRDefault="004A0081" w:rsidP="004A0081">
                            <w:pPr>
                              <w:tabs>
                                <w:tab w:val="left" w:pos="10773"/>
                              </w:tabs>
                              <w:ind w:right="310"/>
                              <w:jc w:val="center"/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color w:val="002060"/>
                                <w:sz w:val="36"/>
                                <w:szCs w:val="36"/>
                              </w:rPr>
                            </w:pPr>
                            <w:r w:rsidRPr="000E5207"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color w:val="002060"/>
                                <w:sz w:val="36"/>
                                <w:szCs w:val="36"/>
                              </w:rPr>
                              <w:t xml:space="preserve">PRO  </w:t>
                            </w:r>
                            <w:r w:rsidR="008241AF">
                              <w:rPr>
                                <w:rFonts w:ascii="Arial" w:hAnsi="Arial" w:cs="Arial"/>
                                <w:b/>
                                <w:caps/>
                                <w:noProof/>
                                <w:color w:val="002060"/>
                                <w:sz w:val="36"/>
                                <w:szCs w:val="36"/>
                              </w:rPr>
                              <w:t>PROVÁDĚNÍ STAVBY</w:t>
                            </w:r>
                          </w:p>
                          <w:p w:rsidR="004A0081" w:rsidRPr="00A02771" w:rsidRDefault="004A0081" w:rsidP="004A0081">
                            <w:pPr>
                              <w:jc w:val="center"/>
                              <w:rPr>
                                <w:rFonts w:ascii="Calibri" w:hAnsi="Calibri"/>
                                <w:b/>
                                <w:noProof/>
                                <w:color w:val="365F91"/>
                                <w:spacing w:val="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A02771">
                              <w:rPr>
                                <w:rFonts w:ascii="Calibri" w:hAnsi="Calibri"/>
                                <w:b/>
                                <w:noProof/>
                                <w:color w:val="365F91"/>
                                <w:spacing w:val="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v rozsahu přílohy č. </w:t>
                            </w:r>
                            <w:r w:rsidR="008241AF">
                              <w:rPr>
                                <w:rFonts w:ascii="Calibri" w:hAnsi="Calibri"/>
                                <w:b/>
                                <w:noProof/>
                                <w:color w:val="365F91"/>
                                <w:spacing w:val="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6</w:t>
                            </w:r>
                            <w:bookmarkStart w:id="0" w:name="_GoBack"/>
                            <w:bookmarkEnd w:id="0"/>
                            <w:r w:rsidRPr="00A02771">
                              <w:rPr>
                                <w:rFonts w:ascii="Calibri" w:hAnsi="Calibri"/>
                                <w:b/>
                                <w:noProof/>
                                <w:color w:val="365F91"/>
                                <w:spacing w:val="2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k vyhlášce 499/2006 sb. ve znění vyhl. 62/2013 Sb.</w:t>
                            </w:r>
                          </w:p>
                          <w:p w:rsidR="004A0081" w:rsidRDefault="004A0081" w:rsidP="004A0081">
                            <w:pPr>
                              <w:jc w:val="center"/>
                            </w:pPr>
                          </w:p>
                          <w:p w:rsidR="004A0081" w:rsidRDefault="004A0081" w:rsidP="004A0081">
                            <w:pPr>
                              <w:jc w:val="center"/>
                            </w:pPr>
                          </w:p>
                          <w:p w:rsidR="009A798A" w:rsidRDefault="009A798A" w:rsidP="004A0081">
                            <w:pPr>
                              <w:jc w:val="center"/>
                            </w:pPr>
                          </w:p>
                          <w:p w:rsidR="004A0081" w:rsidRDefault="004A0081" w:rsidP="004A0081">
                            <w:pPr>
                              <w:jc w:val="center"/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044319" w:rsidRDefault="00044319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4A0081">
                            <w:pPr>
                              <w:ind w:left="142"/>
                              <w:rPr>
                                <w:b/>
                                <w:sz w:val="32"/>
                              </w:rPr>
                            </w:pPr>
                          </w:p>
                          <w:p w:rsidR="009A798A" w:rsidRDefault="009A798A" w:rsidP="00044319">
                            <w:pPr>
                              <w:tabs>
                                <w:tab w:val="left" w:pos="1418"/>
                              </w:tabs>
                              <w:ind w:left="2127" w:hanging="1985"/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</w:pPr>
                          </w:p>
                          <w:p w:rsidR="00044319" w:rsidRDefault="00044319" w:rsidP="00044319">
                            <w:pPr>
                              <w:tabs>
                                <w:tab w:val="left" w:pos="1418"/>
                              </w:tabs>
                              <w:ind w:left="2127" w:hanging="1985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STAVBA:</w:t>
                            </w:r>
                            <w:r w:rsidRPr="008A557F">
                              <w:rPr>
                                <w:rFonts w:ascii="Arial" w:hAnsi="Arial" w:cs="Arial"/>
                                <w:b/>
                                <w:sz w:val="28"/>
                              </w:rPr>
                              <w:tab/>
                            </w:r>
                            <w:r w:rsidRPr="00C11612"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Rekonstrukce sportovní haly v Zubří</w:t>
                            </w:r>
                          </w:p>
                          <w:p w:rsidR="00044319" w:rsidRDefault="00044319" w:rsidP="00044319">
                            <w:pPr>
                              <w:tabs>
                                <w:tab w:val="left" w:pos="1418"/>
                              </w:tabs>
                              <w:ind w:left="1701" w:hanging="1559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</w:p>
                          <w:p w:rsidR="00044319" w:rsidRPr="00D10E60" w:rsidRDefault="00044319" w:rsidP="00044319">
                            <w:pPr>
                              <w:tabs>
                                <w:tab w:val="left" w:pos="2127"/>
                              </w:tabs>
                              <w:ind w:left="2127" w:hanging="1985"/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MÍSTO: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Zubří</w:t>
                            </w:r>
                          </w:p>
                          <w:p w:rsidR="00044319" w:rsidRDefault="00044319" w:rsidP="00044319">
                            <w:pPr>
                              <w:tabs>
                                <w:tab w:val="left" w:pos="1418"/>
                                <w:tab w:val="left" w:pos="1560"/>
                              </w:tabs>
                              <w:ind w:left="1701" w:hanging="1559"/>
                              <w:rPr>
                                <w:rFonts w:ascii="Arial" w:hAnsi="Arial" w:cs="Arial"/>
                                <w:sz w:val="32"/>
                              </w:rPr>
                            </w:pPr>
                          </w:p>
                          <w:p w:rsidR="00044319" w:rsidRPr="00D10E60" w:rsidRDefault="00044319" w:rsidP="00044319">
                            <w:pPr>
                              <w:tabs>
                                <w:tab w:val="left" w:pos="1418"/>
                              </w:tabs>
                              <w:ind w:left="1701" w:hanging="1559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  <w:r w:rsidRPr="0044475C"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INVESTOR:</w:t>
                            </w:r>
                            <w:r w:rsidRPr="008A557F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Město Zubří</w:t>
                            </w:r>
                          </w:p>
                          <w:p w:rsidR="00044319" w:rsidRPr="008A557F" w:rsidRDefault="00044319" w:rsidP="00044319">
                            <w:pPr>
                              <w:tabs>
                                <w:tab w:val="left" w:pos="1418"/>
                                <w:tab w:val="left" w:pos="1560"/>
                              </w:tabs>
                              <w:ind w:left="1701" w:hanging="1559"/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</w:pPr>
                          </w:p>
                          <w:p w:rsidR="00044319" w:rsidRPr="008A557F" w:rsidRDefault="00044319" w:rsidP="00044319">
                            <w:pPr>
                              <w:tabs>
                                <w:tab w:val="left" w:pos="2127"/>
                              </w:tabs>
                              <w:ind w:left="2127" w:hanging="1985"/>
                              <w:rPr>
                                <w:rFonts w:ascii="Arial" w:hAnsi="Arial" w:cs="Arial"/>
                                <w:b/>
                                <w:caps/>
                                <w:sz w:val="32"/>
                              </w:rPr>
                            </w:pPr>
                            <w:r w:rsidRPr="0044475C"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HIP: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ab/>
                            </w:r>
                            <w:r w:rsidRPr="000E5207">
                              <w:rPr>
                                <w:rFonts w:ascii="Arial" w:hAnsi="Arial" w:cs="Arial"/>
                                <w:b/>
                                <w:color w:val="002060"/>
                                <w:sz w:val="30"/>
                                <w:szCs w:val="30"/>
                              </w:rPr>
                              <w:t>Ing. Ladislav Drozd</w:t>
                            </w:r>
                            <w:r w:rsidRPr="008A557F">
                              <w:rPr>
                                <w:rFonts w:ascii="Arial" w:hAnsi="Arial" w:cs="Arial"/>
                                <w:b/>
                                <w:sz w:val="32"/>
                              </w:rPr>
                              <w:t xml:space="preserve"> </w:t>
                            </w: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  <w:caps/>
                                <w:sz w:val="32"/>
                              </w:rPr>
                            </w:pPr>
                          </w:p>
                          <w:p w:rsidR="004A0081" w:rsidRDefault="004A0081" w:rsidP="004A0081">
                            <w:pPr>
                              <w:rPr>
                                <w:b/>
                              </w:rPr>
                            </w:pPr>
                          </w:p>
                          <w:p w:rsidR="004A0081" w:rsidRDefault="004A0081" w:rsidP="004A0081">
                            <w:pPr>
                              <w:pStyle w:val="Nadpis5"/>
                              <w:ind w:left="-426"/>
                              <w:rPr>
                                <w:sz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2" o:spid="_x0000_s1026" type="#_x0000_t202" style="position:absolute;left:0;text-align:left;margin-left:148.15pt;margin-top:114.5pt;width:412.9pt;height:63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9rcuA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" o:allowincell="f" filled="f" stroked="f">
                <v:textbox>
                  <w:txbxContent>
                    <w:p w:rsidR="004A0081" w:rsidRDefault="004A0081" w:rsidP="004A0081">
                      <w:pPr>
                        <w:tabs>
                          <w:tab w:val="left" w:pos="10773"/>
                        </w:tabs>
                        <w:ind w:right="310"/>
                        <w:jc w:val="center"/>
                        <w:rPr>
                          <w:rFonts w:ascii="Arial" w:hAnsi="Arial" w:cs="Arial"/>
                          <w:b/>
                          <w:caps/>
                          <w:noProof/>
                          <w:color w:val="002060"/>
                          <w:sz w:val="36"/>
                          <w:szCs w:val="36"/>
                        </w:rPr>
                      </w:pPr>
                      <w:r w:rsidRPr="000E5207">
                        <w:rPr>
                          <w:rFonts w:ascii="Arial" w:hAnsi="Arial" w:cs="Arial"/>
                          <w:b/>
                          <w:caps/>
                          <w:noProof/>
                          <w:color w:val="002060"/>
                          <w:sz w:val="36"/>
                          <w:szCs w:val="36"/>
                        </w:rPr>
                        <w:t xml:space="preserve">PROJEKTOVÁ DOKUMENTACE </w:t>
                      </w:r>
                    </w:p>
                    <w:p w:rsidR="004A0081" w:rsidRPr="000E5207" w:rsidRDefault="004A0081" w:rsidP="004A0081">
                      <w:pPr>
                        <w:tabs>
                          <w:tab w:val="left" w:pos="10773"/>
                        </w:tabs>
                        <w:ind w:right="310"/>
                        <w:jc w:val="center"/>
                        <w:rPr>
                          <w:rFonts w:ascii="Arial" w:hAnsi="Arial" w:cs="Arial"/>
                          <w:b/>
                          <w:caps/>
                          <w:noProof/>
                          <w:color w:val="002060"/>
                          <w:sz w:val="36"/>
                          <w:szCs w:val="36"/>
                        </w:rPr>
                      </w:pPr>
                      <w:r w:rsidRPr="000E5207">
                        <w:rPr>
                          <w:rFonts w:ascii="Arial" w:hAnsi="Arial" w:cs="Arial"/>
                          <w:b/>
                          <w:caps/>
                          <w:noProof/>
                          <w:color w:val="002060"/>
                          <w:sz w:val="36"/>
                          <w:szCs w:val="36"/>
                        </w:rPr>
                        <w:t xml:space="preserve">PRO  </w:t>
                      </w:r>
                      <w:r w:rsidR="008241AF">
                        <w:rPr>
                          <w:rFonts w:ascii="Arial" w:hAnsi="Arial" w:cs="Arial"/>
                          <w:b/>
                          <w:caps/>
                          <w:noProof/>
                          <w:color w:val="002060"/>
                          <w:sz w:val="36"/>
                          <w:szCs w:val="36"/>
                        </w:rPr>
                        <w:t>PROVÁDĚNÍ STAVBY</w:t>
                      </w:r>
                    </w:p>
                    <w:p w:rsidR="004A0081" w:rsidRPr="00A02771" w:rsidRDefault="004A0081" w:rsidP="004A0081">
                      <w:pPr>
                        <w:jc w:val="center"/>
                        <w:rPr>
                          <w:rFonts w:ascii="Calibri" w:hAnsi="Calibri"/>
                          <w:b/>
                          <w:noProof/>
                          <w:color w:val="365F91"/>
                          <w:spacing w:val="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A02771">
                        <w:rPr>
                          <w:rFonts w:ascii="Calibri" w:hAnsi="Calibri"/>
                          <w:b/>
                          <w:noProof/>
                          <w:color w:val="365F91"/>
                          <w:spacing w:val="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v rozsahu přílohy č. </w:t>
                      </w:r>
                      <w:r w:rsidR="008241AF">
                        <w:rPr>
                          <w:rFonts w:ascii="Calibri" w:hAnsi="Calibri"/>
                          <w:b/>
                          <w:noProof/>
                          <w:color w:val="365F91"/>
                          <w:spacing w:val="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6</w:t>
                      </w:r>
                      <w:bookmarkStart w:id="1" w:name="_GoBack"/>
                      <w:bookmarkEnd w:id="1"/>
                      <w:r w:rsidRPr="00A02771">
                        <w:rPr>
                          <w:rFonts w:ascii="Calibri" w:hAnsi="Calibri"/>
                          <w:b/>
                          <w:noProof/>
                          <w:color w:val="365F91"/>
                          <w:spacing w:val="2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k vyhlášce 499/2006 sb. ve znění vyhl. 62/2013 Sb.</w:t>
                      </w:r>
                    </w:p>
                    <w:p w:rsidR="004A0081" w:rsidRDefault="004A0081" w:rsidP="004A0081">
                      <w:pPr>
                        <w:jc w:val="center"/>
                      </w:pPr>
                    </w:p>
                    <w:p w:rsidR="004A0081" w:rsidRDefault="004A0081" w:rsidP="004A0081">
                      <w:pPr>
                        <w:jc w:val="center"/>
                      </w:pPr>
                    </w:p>
                    <w:p w:rsidR="009A798A" w:rsidRDefault="009A798A" w:rsidP="004A0081">
                      <w:pPr>
                        <w:jc w:val="center"/>
                      </w:pPr>
                    </w:p>
                    <w:p w:rsidR="004A0081" w:rsidRDefault="004A0081" w:rsidP="004A0081">
                      <w:pPr>
                        <w:jc w:val="center"/>
                      </w:pP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044319" w:rsidRDefault="00044319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4A0081">
                      <w:pPr>
                        <w:ind w:left="142"/>
                        <w:rPr>
                          <w:b/>
                          <w:sz w:val="32"/>
                        </w:rPr>
                      </w:pPr>
                    </w:p>
                    <w:p w:rsidR="009A798A" w:rsidRDefault="009A798A" w:rsidP="00044319">
                      <w:pPr>
                        <w:tabs>
                          <w:tab w:val="left" w:pos="1418"/>
                        </w:tabs>
                        <w:ind w:left="2127" w:hanging="1985"/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</w:pPr>
                    </w:p>
                    <w:p w:rsidR="00044319" w:rsidRDefault="00044319" w:rsidP="00044319">
                      <w:pPr>
                        <w:tabs>
                          <w:tab w:val="left" w:pos="1418"/>
                        </w:tabs>
                        <w:ind w:left="2127" w:hanging="1985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STAVBA:</w:t>
                      </w:r>
                      <w:r w:rsidRPr="008A557F">
                        <w:rPr>
                          <w:rFonts w:ascii="Arial" w:hAnsi="Arial" w:cs="Arial"/>
                          <w:b/>
                          <w:sz w:val="28"/>
                        </w:rPr>
                        <w:tab/>
                      </w:r>
                      <w:r w:rsidRPr="00C11612"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Rekonstrukce sportovní haly v Zubří</w:t>
                      </w:r>
                    </w:p>
                    <w:p w:rsidR="00044319" w:rsidRDefault="00044319" w:rsidP="00044319">
                      <w:pPr>
                        <w:tabs>
                          <w:tab w:val="left" w:pos="1418"/>
                        </w:tabs>
                        <w:ind w:left="1701" w:hanging="1559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</w:p>
                    <w:p w:rsidR="00044319" w:rsidRPr="00D10E60" w:rsidRDefault="00044319" w:rsidP="00044319">
                      <w:pPr>
                        <w:tabs>
                          <w:tab w:val="left" w:pos="2127"/>
                        </w:tabs>
                        <w:ind w:left="2127" w:hanging="1985"/>
                        <w:rPr>
                          <w:rFonts w:ascii="Arial" w:hAnsi="Arial" w:cs="Arial"/>
                          <w:b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MÍSTO: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Zubří</w:t>
                      </w:r>
                    </w:p>
                    <w:p w:rsidR="00044319" w:rsidRDefault="00044319" w:rsidP="00044319">
                      <w:pPr>
                        <w:tabs>
                          <w:tab w:val="left" w:pos="1418"/>
                          <w:tab w:val="left" w:pos="1560"/>
                        </w:tabs>
                        <w:ind w:left="1701" w:hanging="1559"/>
                        <w:rPr>
                          <w:rFonts w:ascii="Arial" w:hAnsi="Arial" w:cs="Arial"/>
                          <w:sz w:val="32"/>
                        </w:rPr>
                      </w:pPr>
                    </w:p>
                    <w:p w:rsidR="00044319" w:rsidRPr="00D10E60" w:rsidRDefault="00044319" w:rsidP="00044319">
                      <w:pPr>
                        <w:tabs>
                          <w:tab w:val="left" w:pos="1418"/>
                        </w:tabs>
                        <w:ind w:left="1701" w:hanging="1559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  <w:r w:rsidRPr="0044475C"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INVESTOR:</w:t>
                      </w:r>
                      <w:r w:rsidRPr="008A557F">
                        <w:rPr>
                          <w:rFonts w:ascii="Arial" w:hAnsi="Arial" w:cs="Arial"/>
                          <w:b/>
                          <w:sz w:val="32"/>
                        </w:rPr>
                        <w:tab/>
                      </w:r>
                      <w:r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Město Zubří</w:t>
                      </w:r>
                    </w:p>
                    <w:p w:rsidR="00044319" w:rsidRPr="008A557F" w:rsidRDefault="00044319" w:rsidP="00044319">
                      <w:pPr>
                        <w:tabs>
                          <w:tab w:val="left" w:pos="1418"/>
                          <w:tab w:val="left" w:pos="1560"/>
                        </w:tabs>
                        <w:ind w:left="1701" w:hanging="1559"/>
                        <w:rPr>
                          <w:rFonts w:ascii="Arial" w:hAnsi="Arial" w:cs="Arial"/>
                          <w:b/>
                          <w:sz w:val="32"/>
                        </w:rPr>
                      </w:pPr>
                    </w:p>
                    <w:p w:rsidR="00044319" w:rsidRPr="008A557F" w:rsidRDefault="00044319" w:rsidP="00044319">
                      <w:pPr>
                        <w:tabs>
                          <w:tab w:val="left" w:pos="2127"/>
                        </w:tabs>
                        <w:ind w:left="2127" w:hanging="1985"/>
                        <w:rPr>
                          <w:rFonts w:ascii="Arial" w:hAnsi="Arial" w:cs="Arial"/>
                          <w:b/>
                          <w:caps/>
                          <w:sz w:val="32"/>
                        </w:rPr>
                      </w:pPr>
                      <w:r w:rsidRPr="0044475C"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HIP:</w:t>
                      </w:r>
                      <w:r>
                        <w:rPr>
                          <w:rFonts w:ascii="Arial" w:hAnsi="Arial" w:cs="Arial"/>
                          <w:b/>
                          <w:sz w:val="32"/>
                        </w:rPr>
                        <w:tab/>
                      </w:r>
                      <w:r w:rsidRPr="000E5207">
                        <w:rPr>
                          <w:rFonts w:ascii="Arial" w:hAnsi="Arial" w:cs="Arial"/>
                          <w:b/>
                          <w:color w:val="002060"/>
                          <w:sz w:val="30"/>
                          <w:szCs w:val="30"/>
                        </w:rPr>
                        <w:t>Ing. Ladislav Drozd</w:t>
                      </w:r>
                      <w:r w:rsidRPr="008A557F">
                        <w:rPr>
                          <w:rFonts w:ascii="Arial" w:hAnsi="Arial" w:cs="Arial"/>
                          <w:b/>
                          <w:sz w:val="32"/>
                        </w:rPr>
                        <w:t xml:space="preserve"> </w:t>
                      </w: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rPr>
                          <w:b/>
                          <w:caps/>
                          <w:sz w:val="32"/>
                        </w:rPr>
                      </w:pPr>
                    </w:p>
                    <w:p w:rsidR="004A0081" w:rsidRDefault="004A0081" w:rsidP="004A0081">
                      <w:pPr>
                        <w:rPr>
                          <w:b/>
                        </w:rPr>
                      </w:pPr>
                    </w:p>
                    <w:p w:rsidR="004A0081" w:rsidRDefault="004A0081" w:rsidP="004A0081">
                      <w:pPr>
                        <w:pStyle w:val="Nadpis5"/>
                        <w:ind w:left="-426"/>
                        <w:rPr>
                          <w:sz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3275965</wp:posOffset>
            </wp:positionH>
            <wp:positionV relativeFrom="paragraph">
              <wp:posOffset>4043045</wp:posOffset>
            </wp:positionV>
            <wp:extent cx="3669665" cy="3342640"/>
            <wp:effectExtent l="0" t="0" r="6985" b="0"/>
            <wp:wrapNone/>
            <wp:docPr id="2260" name="obrázek 45" descr="viz1 VSTU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viz1 VSTU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665" cy="3342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2040255</wp:posOffset>
            </wp:positionH>
            <wp:positionV relativeFrom="paragraph">
              <wp:posOffset>2901315</wp:posOffset>
            </wp:positionV>
            <wp:extent cx="3612515" cy="2705735"/>
            <wp:effectExtent l="0" t="0" r="6985" b="0"/>
            <wp:wrapNone/>
            <wp:docPr id="2259" name="obrázek 44" descr="FOTO VSTUP Č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FOTO VSTUP ČB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2515" cy="2705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1946910</wp:posOffset>
                </wp:positionH>
                <wp:positionV relativeFrom="paragraph">
                  <wp:posOffset>1038860</wp:posOffset>
                </wp:positionV>
                <wp:extent cx="5486400" cy="495935"/>
                <wp:effectExtent l="3810" t="635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258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495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917E0" w:rsidRDefault="00B917E0" w:rsidP="00B917E0">
                            <w:pPr>
                              <w:pStyle w:val="Bezmez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noProof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tab/>
                              <w:t xml:space="preserve">         </w:t>
                            </w:r>
                          </w:p>
                          <w:p w:rsidR="00B917E0" w:rsidRPr="00151941" w:rsidRDefault="00044319" w:rsidP="00B917E0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color w:val="002060"/>
                                <w:sz w:val="22"/>
                              </w:rPr>
                              <w:t>únor</w:t>
                            </w:r>
                            <w:r w:rsidRPr="000E5207">
                              <w:rPr>
                                <w:rFonts w:ascii="Arial" w:hAnsi="Arial" w:cs="Arial"/>
                                <w:b/>
                                <w:noProof/>
                                <w:color w:val="002060"/>
                                <w:sz w:val="22"/>
                              </w:rPr>
                              <w:t>.2016</w:t>
                            </w:r>
                            <w:r w:rsidR="00B917E0" w:rsidRPr="00151941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  <w:tab/>
                            </w:r>
                            <w:r w:rsidR="00B917E0" w:rsidRPr="00151941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  <w:tab/>
                            </w:r>
                            <w:r w:rsidR="00B917E0" w:rsidRPr="00151941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  <w:tab/>
                            </w:r>
                            <w:r w:rsidR="00B917E0" w:rsidRPr="00151941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  <w:tab/>
                            </w:r>
                            <w:r w:rsidR="00B917E0" w:rsidRPr="00151941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  <w:tab/>
                            </w:r>
                            <w:r w:rsidR="00B917E0" w:rsidRPr="00151941">
                              <w:rPr>
                                <w:rFonts w:ascii="Arial" w:hAnsi="Arial" w:cs="Arial"/>
                                <w:b/>
                                <w:bCs/>
                                <w:iCs/>
                                <w:noProof/>
                                <w:color w:val="1F497D"/>
                                <w:sz w:val="24"/>
                                <w:szCs w:val="24"/>
                              </w:rPr>
                              <w:tab/>
                              <w:t xml:space="preserve">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noProof/>
                                <w:color w:val="002060"/>
                                <w:sz w:val="22"/>
                              </w:rPr>
                              <w:t>Zakázka č. K16620</w:t>
                            </w:r>
                            <w:r w:rsidRPr="000E5207">
                              <w:rPr>
                                <w:rFonts w:ascii="Arial" w:hAnsi="Arial" w:cs="Arial"/>
                                <w:b/>
                                <w:noProof/>
                                <w:color w:val="002060"/>
                                <w:sz w:val="22"/>
                              </w:rPr>
                              <w:t>014</w:t>
                            </w:r>
                          </w:p>
                          <w:p w:rsidR="00B917E0" w:rsidRPr="00151941" w:rsidRDefault="00B917E0" w:rsidP="00B917E0">
                            <w:pPr>
                              <w:rPr>
                                <w:color w:val="1F497D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27" type="#_x0000_t202" style="position:absolute;left:0;text-align:left;margin-left:153.3pt;margin-top:81.8pt;width:6in;height:39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" o:allowincell="f" filled="f" stroked="f">
                <v:textbox>
                  <w:txbxContent>
                    <w:p w:rsidR="00B917E0" w:rsidRDefault="00B917E0" w:rsidP="00B917E0">
                      <w:pPr>
                        <w:pStyle w:val="Bezmezer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ab/>
                        <w:t xml:space="preserve">  </w:t>
                      </w:r>
                      <w:r>
                        <w:rPr>
                          <w:noProof/>
                        </w:rPr>
                        <w:tab/>
                      </w:r>
                      <w:r>
                        <w:rPr>
                          <w:noProof/>
                        </w:rPr>
                        <w:tab/>
                      </w:r>
                      <w:r>
                        <w:rPr>
                          <w:noProof/>
                        </w:rPr>
                        <w:tab/>
                      </w:r>
                      <w:r>
                        <w:rPr>
                          <w:noProof/>
                        </w:rPr>
                        <w:tab/>
                      </w:r>
                      <w:r>
                        <w:rPr>
                          <w:noProof/>
                        </w:rPr>
                        <w:tab/>
                      </w:r>
                      <w:r>
                        <w:rPr>
                          <w:noProof/>
                        </w:rPr>
                        <w:tab/>
                        <w:t xml:space="preserve">         </w:t>
                      </w:r>
                    </w:p>
                    <w:p w:rsidR="00B917E0" w:rsidRPr="00151941" w:rsidRDefault="00044319" w:rsidP="00B917E0">
                      <w:pPr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noProof/>
                          <w:color w:val="002060"/>
                          <w:sz w:val="22"/>
                        </w:rPr>
                        <w:t>únor</w:t>
                      </w:r>
                      <w:r w:rsidRPr="000E5207">
                        <w:rPr>
                          <w:rFonts w:ascii="Arial" w:hAnsi="Arial" w:cs="Arial"/>
                          <w:b/>
                          <w:noProof/>
                          <w:color w:val="002060"/>
                          <w:sz w:val="22"/>
                        </w:rPr>
                        <w:t>.2016</w:t>
                      </w:r>
                      <w:r w:rsidR="00B917E0" w:rsidRPr="00151941"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  <w:tab/>
                      </w:r>
                      <w:r w:rsidR="00B917E0" w:rsidRPr="00151941"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  <w:tab/>
                      </w:r>
                      <w:r w:rsidR="00B917E0" w:rsidRPr="00151941"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  <w:tab/>
                      </w:r>
                      <w:r w:rsidR="00B917E0" w:rsidRPr="00151941"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  <w:tab/>
                      </w:r>
                      <w:r w:rsidR="00B917E0" w:rsidRPr="00151941"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  <w:tab/>
                      </w:r>
                      <w:r w:rsidR="00B917E0" w:rsidRPr="00151941">
                        <w:rPr>
                          <w:rFonts w:ascii="Arial" w:hAnsi="Arial" w:cs="Arial"/>
                          <w:b/>
                          <w:bCs/>
                          <w:iCs/>
                          <w:noProof/>
                          <w:color w:val="1F497D"/>
                          <w:sz w:val="24"/>
                          <w:szCs w:val="24"/>
                        </w:rPr>
                        <w:tab/>
                        <w:t xml:space="preserve">     </w:t>
                      </w:r>
                      <w:r>
                        <w:rPr>
                          <w:rFonts w:ascii="Arial" w:hAnsi="Arial" w:cs="Arial"/>
                          <w:b/>
                          <w:noProof/>
                          <w:color w:val="002060"/>
                          <w:sz w:val="22"/>
                        </w:rPr>
                        <w:t>Zakázka č. K16620</w:t>
                      </w:r>
                      <w:r w:rsidRPr="000E5207">
                        <w:rPr>
                          <w:rFonts w:ascii="Arial" w:hAnsi="Arial" w:cs="Arial"/>
                          <w:b/>
                          <w:noProof/>
                          <w:color w:val="002060"/>
                          <w:sz w:val="22"/>
                        </w:rPr>
                        <w:t>014</w:t>
                      </w:r>
                    </w:p>
                    <w:p w:rsidR="00B917E0" w:rsidRPr="00151941" w:rsidRDefault="00B917E0" w:rsidP="00B917E0">
                      <w:pPr>
                        <w:rPr>
                          <w:color w:val="1F497D"/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2764E7">
        <w:rPr>
          <w:noProof/>
          <w:sz w:val="22"/>
        </w:rPr>
        <w:tab/>
      </w:r>
      <w:r w:rsidR="00456E39">
        <w:rPr>
          <w:noProof/>
          <w:sz w:val="22"/>
        </w:rPr>
        <w:tab/>
      </w:r>
      <w:r w:rsidR="00093654">
        <w:rPr>
          <w:noProof/>
          <w:sz w:val="22"/>
        </w:rPr>
        <w:t xml:space="preserve">                                                                       </w:t>
      </w:r>
      <w:r w:rsidR="006A523B">
        <w:rPr>
          <w:noProof/>
          <w:sz w:val="22"/>
        </w:rPr>
        <w:t xml:space="preserve">                               </w:t>
      </w:r>
    </w:p>
    <w:p w:rsidR="005F0476" w:rsidRDefault="005F0476" w:rsidP="006A523B">
      <w:pPr>
        <w:ind w:right="6"/>
        <w:rPr>
          <w:rFonts w:ascii="Arial" w:hAnsi="Arial" w:cs="Arial"/>
          <w:b/>
          <w:caps/>
          <w:sz w:val="32"/>
          <w:u w:val="single"/>
        </w:rPr>
      </w:pPr>
    </w:p>
    <w:sectPr w:rsidR="005F0476" w:rsidSect="009F373A">
      <w:headerReference w:type="default" r:id="rId13"/>
      <w:footerReference w:type="default" r:id="rId14"/>
      <w:pgSz w:w="11906" w:h="16838" w:code="9"/>
      <w:pgMar w:top="11" w:right="849" w:bottom="221" w:left="567" w:header="708" w:footer="624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442E" w:rsidRDefault="000C442E">
      <w:r>
        <w:separator/>
      </w:r>
    </w:p>
  </w:endnote>
  <w:endnote w:type="continuationSeparator" w:id="0">
    <w:p w:rsidR="000C442E" w:rsidRDefault="000C44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ItcTEECon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0970" w:rsidRDefault="00A02771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907584" behindDoc="0" locked="0" layoutInCell="1" allowOverlap="1">
              <wp:simplePos x="0" y="0"/>
              <wp:positionH relativeFrom="column">
                <wp:posOffset>937260</wp:posOffset>
              </wp:positionH>
              <wp:positionV relativeFrom="paragraph">
                <wp:posOffset>-651510</wp:posOffset>
              </wp:positionV>
              <wp:extent cx="6154420" cy="616585"/>
              <wp:effectExtent l="3810" t="0" r="4445" b="0"/>
              <wp:wrapNone/>
              <wp:docPr id="2092" name="Text Box 17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54420" cy="6165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A0081" w:rsidRDefault="004A0081" w:rsidP="004A0081">
                          <w:pPr>
                            <w:keepNext/>
                            <w:spacing w:before="60"/>
                            <w:outlineLvl w:val="5"/>
                            <w:rPr>
                              <w:rFonts w:ascii="Arial" w:hAnsi="Arial" w:cs="Arial"/>
                              <w:color w:val="002060"/>
                            </w:rPr>
                          </w:pPr>
                          <w:r w:rsidRPr="00367E76">
                            <w:rPr>
                              <w:rFonts w:ascii="Arial" w:hAnsi="Arial" w:cs="Arial"/>
                              <w:b/>
                              <w:color w:val="002060"/>
                            </w:rPr>
                            <w:t>EP Rožnov, a.s.</w:t>
                          </w:r>
                          <w:r w:rsidRPr="00367E76">
                            <w:rPr>
                              <w:rFonts w:ascii="Arial" w:hAnsi="Arial" w:cs="Arial"/>
                              <w:color w:val="002060"/>
                            </w:rPr>
                            <w:t>, Boženy Němcové 1720, 756 61</w:t>
                          </w:r>
                          <w:r>
                            <w:rPr>
                              <w:rFonts w:ascii="Arial" w:hAnsi="Arial" w:cs="Arial"/>
                              <w:color w:val="002060"/>
                            </w:rPr>
                            <w:t xml:space="preserve"> Rožnov pod Radhoštěm          </w:t>
                          </w:r>
                        </w:p>
                        <w:p w:rsidR="004A0081" w:rsidRPr="00367E76" w:rsidRDefault="004A0081" w:rsidP="004A0081">
                          <w:pPr>
                            <w:keepNext/>
                            <w:spacing w:before="60"/>
                            <w:outlineLvl w:val="5"/>
                            <w:rPr>
                              <w:rFonts w:ascii="Arial" w:hAnsi="Arial" w:cs="Arial"/>
                              <w:color w:val="002060"/>
                            </w:rPr>
                          </w:pPr>
                          <w:r>
                            <w:rPr>
                              <w:rFonts w:ascii="Arial" w:hAnsi="Arial" w:cs="Arial"/>
                              <w:color w:val="002060"/>
                            </w:rPr>
                            <w:t>t</w:t>
                          </w:r>
                          <w:r w:rsidRPr="00367E76">
                            <w:rPr>
                              <w:rFonts w:ascii="Arial" w:hAnsi="Arial" w:cs="Arial"/>
                              <w:color w:val="002060"/>
                            </w:rPr>
                            <w:t xml:space="preserve">el.: +420 571 664 111, e-mail: </w:t>
                          </w:r>
                          <w:hyperlink r:id="rId1" w:history="1">
                            <w:r w:rsidRPr="00367E76">
                              <w:rPr>
                                <w:rFonts w:ascii="Arial" w:hAnsi="Arial" w:cs="Arial"/>
                                <w:color w:val="002060"/>
                              </w:rPr>
                              <w:t>ep@eproznov.cz</w:t>
                            </w:r>
                          </w:hyperlink>
                          <w:r w:rsidRPr="00367E76">
                            <w:rPr>
                              <w:rFonts w:ascii="Arial" w:hAnsi="Arial" w:cs="Arial"/>
                              <w:color w:val="002060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2060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color w:val="002060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color w:val="002060"/>
                            </w:rPr>
                            <w:tab/>
                            <w:t xml:space="preserve">                       </w:t>
                          </w:r>
                          <w:r w:rsidRPr="00367E76">
                            <w:rPr>
                              <w:rFonts w:ascii="Arial" w:hAnsi="Arial" w:cs="Arial"/>
                              <w:b/>
                              <w:color w:val="002060"/>
                            </w:rPr>
                            <w:t>www.eproznov.cz</w:t>
                          </w:r>
                        </w:p>
                        <w:p w:rsidR="004A0081" w:rsidRDefault="004A0081" w:rsidP="004A0081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01" o:spid="_x0000_s1029" type="#_x0000_t202" style="position:absolute;margin-left:73.8pt;margin-top:-51.3pt;width:484.6pt;height:48.55pt;z-index:25190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" stroked="f">
              <v:textbox>
                <w:txbxContent>
                  <w:p w:rsidR="004A0081" w:rsidRDefault="004A0081" w:rsidP="004A0081">
                    <w:pPr>
                      <w:keepNext/>
                      <w:spacing w:before="60"/>
                      <w:outlineLvl w:val="5"/>
                      <w:rPr>
                        <w:rFonts w:ascii="Arial" w:hAnsi="Arial" w:cs="Arial"/>
                        <w:color w:val="002060"/>
                      </w:rPr>
                    </w:pPr>
                    <w:r w:rsidRPr="00367E76">
                      <w:rPr>
                        <w:rFonts w:ascii="Arial" w:hAnsi="Arial" w:cs="Arial"/>
                        <w:b/>
                        <w:color w:val="002060"/>
                      </w:rPr>
                      <w:t>EP Rožnov, a.s.</w:t>
                    </w:r>
                    <w:r w:rsidRPr="00367E76">
                      <w:rPr>
                        <w:rFonts w:ascii="Arial" w:hAnsi="Arial" w:cs="Arial"/>
                        <w:color w:val="002060"/>
                      </w:rPr>
                      <w:t>, Boženy Němcové 1720, 756 61</w:t>
                    </w:r>
                    <w:r>
                      <w:rPr>
                        <w:rFonts w:ascii="Arial" w:hAnsi="Arial" w:cs="Arial"/>
                        <w:color w:val="002060"/>
                      </w:rPr>
                      <w:t xml:space="preserve"> Rožnov pod Radhoštěm          </w:t>
                    </w:r>
                  </w:p>
                  <w:p w:rsidR="004A0081" w:rsidRPr="00367E76" w:rsidRDefault="004A0081" w:rsidP="004A0081">
                    <w:pPr>
                      <w:keepNext/>
                      <w:spacing w:before="60"/>
                      <w:outlineLvl w:val="5"/>
                      <w:rPr>
                        <w:rFonts w:ascii="Arial" w:hAnsi="Arial" w:cs="Arial"/>
                        <w:color w:val="002060"/>
                      </w:rPr>
                    </w:pPr>
                    <w:r>
                      <w:rPr>
                        <w:rFonts w:ascii="Arial" w:hAnsi="Arial" w:cs="Arial"/>
                        <w:color w:val="002060"/>
                      </w:rPr>
                      <w:t>t</w:t>
                    </w:r>
                    <w:r w:rsidRPr="00367E76">
                      <w:rPr>
                        <w:rFonts w:ascii="Arial" w:hAnsi="Arial" w:cs="Arial"/>
                        <w:color w:val="002060"/>
                      </w:rPr>
                      <w:t xml:space="preserve">el.: +420 571 664 111, e-mail: </w:t>
                    </w:r>
                    <w:hyperlink r:id="rId2" w:history="1">
                      <w:r w:rsidRPr="00367E76">
                        <w:rPr>
                          <w:rFonts w:ascii="Arial" w:hAnsi="Arial" w:cs="Arial"/>
                          <w:color w:val="002060"/>
                        </w:rPr>
                        <w:t>ep@eproznov.cz</w:t>
                      </w:r>
                    </w:hyperlink>
                    <w:r w:rsidRPr="00367E76">
                      <w:rPr>
                        <w:rFonts w:ascii="Arial" w:hAnsi="Arial" w:cs="Arial"/>
                        <w:color w:val="002060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2060"/>
                      </w:rPr>
                      <w:tab/>
                    </w:r>
                    <w:r>
                      <w:rPr>
                        <w:rFonts w:ascii="Arial" w:hAnsi="Arial" w:cs="Arial"/>
                        <w:color w:val="002060"/>
                      </w:rPr>
                      <w:tab/>
                    </w:r>
                    <w:r>
                      <w:rPr>
                        <w:rFonts w:ascii="Arial" w:hAnsi="Arial" w:cs="Arial"/>
                        <w:color w:val="002060"/>
                      </w:rPr>
                      <w:tab/>
                      <w:t xml:space="preserve">                       </w:t>
                    </w:r>
                    <w:r w:rsidRPr="00367E76">
                      <w:rPr>
                        <w:rFonts w:ascii="Arial" w:hAnsi="Arial" w:cs="Arial"/>
                        <w:b/>
                        <w:color w:val="002060"/>
                      </w:rPr>
                      <w:t>www.eproznov.cz</w:t>
                    </w:r>
                  </w:p>
                  <w:p w:rsidR="004A0081" w:rsidRDefault="004A0081" w:rsidP="004A0081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6032" behindDoc="0" locked="0" layoutInCell="1" allowOverlap="1">
              <wp:simplePos x="0" y="0"/>
              <wp:positionH relativeFrom="column">
                <wp:posOffset>7091680</wp:posOffset>
              </wp:positionH>
              <wp:positionV relativeFrom="paragraph">
                <wp:posOffset>-715010</wp:posOffset>
              </wp:positionV>
              <wp:extent cx="30480" cy="30480"/>
              <wp:effectExtent l="5080" t="8890" r="2540" b="8255"/>
              <wp:wrapNone/>
              <wp:docPr id="2091" name="Freeform 7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8" o:spid="_x0000_s1026" style="position:absolute;margin-left:558.4pt;margin-top:-56.3pt;width:2.4pt;height:2.4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5008" behindDoc="0" locked="0" layoutInCell="1" allowOverlap="1">
              <wp:simplePos x="0" y="0"/>
              <wp:positionH relativeFrom="column">
                <wp:posOffset>7030720</wp:posOffset>
              </wp:positionH>
              <wp:positionV relativeFrom="paragraph">
                <wp:posOffset>-715010</wp:posOffset>
              </wp:positionV>
              <wp:extent cx="30480" cy="30480"/>
              <wp:effectExtent l="1270" t="8890" r="6350" b="8255"/>
              <wp:wrapNone/>
              <wp:docPr id="2090" name="Freeform 7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7" o:spid="_x0000_s1026" style="position:absolute;margin-left:553.6pt;margin-top:-56.3pt;width:2.4pt;height:2.4pt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3984" behindDoc="0" locked="0" layoutInCell="1" allowOverlap="1">
              <wp:simplePos x="0" y="0"/>
              <wp:positionH relativeFrom="column">
                <wp:posOffset>6966585</wp:posOffset>
              </wp:positionH>
              <wp:positionV relativeFrom="paragraph">
                <wp:posOffset>-715010</wp:posOffset>
              </wp:positionV>
              <wp:extent cx="30480" cy="30480"/>
              <wp:effectExtent l="3810" t="8890" r="3810" b="8255"/>
              <wp:wrapNone/>
              <wp:docPr id="2089" name="Freeform 7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6" o:spid="_x0000_s1026" style="position:absolute;margin-left:548.55pt;margin-top:-56.3pt;width:2.4pt;height:2.4pt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2960" behindDoc="0" locked="0" layoutInCell="1" allowOverlap="1">
              <wp:simplePos x="0" y="0"/>
              <wp:positionH relativeFrom="column">
                <wp:posOffset>6905625</wp:posOffset>
              </wp:positionH>
              <wp:positionV relativeFrom="paragraph">
                <wp:posOffset>-715010</wp:posOffset>
              </wp:positionV>
              <wp:extent cx="30480" cy="30480"/>
              <wp:effectExtent l="0" t="8890" r="7620" b="8255"/>
              <wp:wrapNone/>
              <wp:docPr id="2088" name="Freeform 7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5" o:spid="_x0000_s1026" style="position:absolute;margin-left:543.75pt;margin-top:-56.3pt;width:2.4pt;height:2.4pt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51936" behindDoc="0" locked="0" layoutInCell="1" allowOverlap="1">
              <wp:simplePos x="0" y="0"/>
              <wp:positionH relativeFrom="column">
                <wp:posOffset>6844665</wp:posOffset>
              </wp:positionH>
              <wp:positionV relativeFrom="paragraph">
                <wp:posOffset>-715010</wp:posOffset>
              </wp:positionV>
              <wp:extent cx="30480" cy="30480"/>
              <wp:effectExtent l="5715" t="8890" r="1905" b="8255"/>
              <wp:wrapNone/>
              <wp:docPr id="2087" name="Freeform 7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4" o:spid="_x0000_s1026" style="position:absolute;margin-left:538.95pt;margin-top:-56.3pt;width:2.4pt;height:2.4pt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" path="m24,l34,5r10,5l48,14r,10l48,34r-4,9l34,48r-10,l15,48,5,43,,34,,24,,14,5,10,15,5,24,xe" fillcolor="#00a7d1" stroked="f">
              <v:path arrowok="t" o:connecttype="custom" o:connectlocs="15240,0;21590,3175;27940,6350;30480,8890;30480,15240;30480,21590;27940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9888" behindDoc="0" locked="0" layoutInCell="1" allowOverlap="1">
              <wp:simplePos x="0" y="0"/>
              <wp:positionH relativeFrom="column">
                <wp:posOffset>6779260</wp:posOffset>
              </wp:positionH>
              <wp:positionV relativeFrom="paragraph">
                <wp:posOffset>-714375</wp:posOffset>
              </wp:positionV>
              <wp:extent cx="30480" cy="30480"/>
              <wp:effectExtent l="6985" t="0" r="635" b="7620"/>
              <wp:wrapNone/>
              <wp:docPr id="2086" name="Freeform 7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2" o:spid="_x0000_s1026" style="position:absolute;margin-left:533.8pt;margin-top:-56.25pt;width:2.4pt;height:2.4pt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8864" behindDoc="0" locked="0" layoutInCell="1" allowOverlap="1">
              <wp:simplePos x="0" y="0"/>
              <wp:positionH relativeFrom="column">
                <wp:posOffset>6715125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85" name="Freeform 7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1" o:spid="_x0000_s1026" style="position:absolute;margin-left:528.75pt;margin-top:-56.25pt;width:2.4pt;height:2.4pt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47840" behindDoc="0" locked="0" layoutInCell="1" allowOverlap="1">
              <wp:simplePos x="0" y="0"/>
              <wp:positionH relativeFrom="column">
                <wp:posOffset>6654165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84" name="Freeform 7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0" o:spid="_x0000_s1026" style="position:absolute;margin-left:523.95pt;margin-top:-56.25pt;width:2.4pt;height:2.4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3504" behindDoc="0" locked="0" layoutInCell="1" allowOverlap="1">
              <wp:simplePos x="0" y="0"/>
              <wp:positionH relativeFrom="column">
                <wp:posOffset>5984875</wp:posOffset>
              </wp:positionH>
              <wp:positionV relativeFrom="paragraph">
                <wp:posOffset>-714375</wp:posOffset>
              </wp:positionV>
              <wp:extent cx="30480" cy="30480"/>
              <wp:effectExtent l="3175" t="0" r="4445" b="7620"/>
              <wp:wrapNone/>
              <wp:docPr id="2083" name="Freeform 7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9" o:spid="_x0000_s1026" style="position:absolute;margin-left:471.25pt;margin-top:-56.25pt;width:2.4pt;height:2.4pt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" path="m24,r9,5l38,10r5,4l48,24,43,34r-5,9l33,48r-9,l14,48,5,43,,34,,24,,14,5,10,14,5,24,xe" fillcolor="#00a7d1" stroked="f">
              <v:path arrowok="t" o:connecttype="custom" o:connectlocs="15240,0;20955,3175;24130,6350;27305,8890;30480,15240;27305,21590;24130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31456" behindDoc="0" locked="0" layoutInCell="1" allowOverlap="1">
              <wp:simplePos x="0" y="0"/>
              <wp:positionH relativeFrom="column">
                <wp:posOffset>5920740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82" name="Freeform 7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7" o:spid="_x0000_s1026" style="position:absolute;margin-left:466.2pt;margin-top:-56.25pt;width:2.4pt;height:2.4pt;z-index:25173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9408" behindDoc="0" locked="0" layoutInCell="1" allowOverlap="1">
              <wp:simplePos x="0" y="0"/>
              <wp:positionH relativeFrom="column">
                <wp:posOffset>5859780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2081" name="Freeform 7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5" o:spid="_x0000_s1026" style="position:absolute;margin-left:461.4pt;margin-top:-56.25pt;width:2.4pt;height:2.4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6336" behindDoc="0" locked="0" layoutInCell="1" allowOverlap="1">
              <wp:simplePos x="0" y="0"/>
              <wp:positionH relativeFrom="column">
                <wp:posOffset>5798820</wp:posOffset>
              </wp:positionH>
              <wp:positionV relativeFrom="paragraph">
                <wp:posOffset>-714375</wp:posOffset>
              </wp:positionV>
              <wp:extent cx="30480" cy="30480"/>
              <wp:effectExtent l="7620" t="0" r="0" b="7620"/>
              <wp:wrapNone/>
              <wp:docPr id="2080" name="Freeform 7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2" o:spid="_x0000_s1026" style="position:absolute;margin-left:456.6pt;margin-top:-56.25pt;width:2.4pt;height:2.4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" path="m24,l34,5r9,5l48,14r,10l48,34r-5,9l34,48r-10,l15,48,5,43,,34,,24,,14,5,10,15,5,24,xe" fillcolor="#00a7d1" stroked="f">
              <v:path arrowok="t" o:connecttype="custom" o:connectlocs="15240,0;21590,3175;27305,6350;30480,8890;30480,15240;30480,21590;2730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5312" behindDoc="0" locked="0" layoutInCell="1" allowOverlap="1">
              <wp:simplePos x="0" y="0"/>
              <wp:positionH relativeFrom="column">
                <wp:posOffset>6600190</wp:posOffset>
              </wp:positionH>
              <wp:positionV relativeFrom="paragraph">
                <wp:posOffset>-714375</wp:posOffset>
              </wp:positionV>
              <wp:extent cx="30480" cy="30480"/>
              <wp:effectExtent l="8890" t="0" r="8255" b="7620"/>
              <wp:wrapNone/>
              <wp:docPr id="2079" name="Freeform 7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1" o:spid="_x0000_s1026" style="position:absolute;margin-left:519.7pt;margin-top:-56.25pt;width:2.4pt;height:2.4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" path="m24,l34,5r9,5l48,14r,10l48,34r-5,9l34,48r-10,l14,48,5,43,,34,,24,,14,5,10,14,5,24,xe" fillcolor="#00a7d1" stroked="f">
              <v:path arrowok="t" o:connecttype="custom" o:connectlocs="15240,0;21590,3175;27305,6350;30480,8890;30480,15240;30480,21590;27305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2240" behindDoc="0" locked="0" layoutInCell="1" allowOverlap="1">
              <wp:simplePos x="0" y="0"/>
              <wp:positionH relativeFrom="column">
                <wp:posOffset>5737860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2078" name="Freeform 7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8" o:spid="_x0000_s1026" style="position:absolute;margin-left:451.8pt;margin-top:-56.25pt;width:2.4pt;height:2.4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" path="m24,l34,5r5,5l44,14r4,10l44,34r-5,9l34,48r-10,l15,48,5,43,,34,,24,,14,5,10,15,5,24,xe" fillcolor="#00a7d1" stroked="f">
              <v:path arrowok="t" o:connecttype="custom" o:connectlocs="15240,0;21590,3175;24765,6350;27940,8890;30480,15240;2794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21216" behindDoc="0" locked="0" layoutInCell="1" allowOverlap="1">
              <wp:simplePos x="0" y="0"/>
              <wp:positionH relativeFrom="column">
                <wp:posOffset>6539230</wp:posOffset>
              </wp:positionH>
              <wp:positionV relativeFrom="paragraph">
                <wp:posOffset>-714375</wp:posOffset>
              </wp:positionV>
              <wp:extent cx="30480" cy="30480"/>
              <wp:effectExtent l="5080" t="0" r="2540" b="7620"/>
              <wp:wrapNone/>
              <wp:docPr id="2077" name="Freeform 7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7" o:spid="_x0000_s1026" style="position:absolute;margin-left:514.9pt;margin-top:-56.25pt;width:2.4pt;height:2.4pt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8144" behindDoc="0" locked="0" layoutInCell="1" allowOverlap="1">
              <wp:simplePos x="0" y="0"/>
              <wp:positionH relativeFrom="column">
                <wp:posOffset>5676900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76" name="Freeform 7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4" o:spid="_x0000_s1026" style="position:absolute;margin-left:447pt;margin-top:-56.25pt;width:2.4pt;height:2.4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" path="m24,l34,5r5,5l44,14r4,10l44,34r-5,9l34,48r-10,l15,48,5,43,,34,,24,,14,5,10,15,5,24,xe" fillcolor="#00a7d1" stroked="f">
              <v:path arrowok="t" o:connecttype="custom" o:connectlocs="15240,0;21590,3175;24765,6350;27940,8890;30480,15240;2794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7120" behindDoc="0" locked="0" layoutInCell="1" allowOverlap="1">
              <wp:simplePos x="0" y="0"/>
              <wp:positionH relativeFrom="column">
                <wp:posOffset>6478270</wp:posOffset>
              </wp:positionH>
              <wp:positionV relativeFrom="paragraph">
                <wp:posOffset>-714375</wp:posOffset>
              </wp:positionV>
              <wp:extent cx="30480" cy="30480"/>
              <wp:effectExtent l="1270" t="0" r="6350" b="7620"/>
              <wp:wrapNone/>
              <wp:docPr id="2075" name="Freeform 7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3" o:spid="_x0000_s1026" style="position:absolute;margin-left:510.1pt;margin-top:-56.25pt;width:2.4pt;height:2.4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4048" behindDoc="0" locked="0" layoutInCell="1" allowOverlap="1">
              <wp:simplePos x="0" y="0"/>
              <wp:positionH relativeFrom="column">
                <wp:posOffset>5613400</wp:posOffset>
              </wp:positionH>
              <wp:positionV relativeFrom="paragraph">
                <wp:posOffset>-714375</wp:posOffset>
              </wp:positionV>
              <wp:extent cx="30480" cy="30480"/>
              <wp:effectExtent l="3175" t="0" r="4445" b="7620"/>
              <wp:wrapNone/>
              <wp:docPr id="2074" name="Freeform 7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0" o:spid="_x0000_s1026" style="position:absolute;margin-left:442pt;margin-top:-56.25pt;width:2.4pt;height:2.4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" path="m24,r9,5l43,10r5,4l48,24r,10l43,43,33,48r-9,l14,48,9,43,4,34,,24,4,14,9,10,14,5,24,xe" fillcolor="#00a7d1" stroked="f">
              <v:path arrowok="t" o:connecttype="custom" o:connectlocs="15240,0;20955,3175;27305,6350;30480,8890;30480,15240;30480,21590;27305,27305;20955,30480;15240,30480;8890,30480;5715,27305;2540,21590;0,15240;254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13024" behindDoc="0" locked="0" layoutInCell="1" allowOverlap="1">
              <wp:simplePos x="0" y="0"/>
              <wp:positionH relativeFrom="column">
                <wp:posOffset>6414135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2073" name="Freeform 6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9" o:spid="_x0000_s1026" style="position:absolute;margin-left:505.05pt;margin-top:-56.25pt;width:2.4pt;height:2.4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oAZeQQAAK4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9952" behindDoc="0" locked="0" layoutInCell="1" allowOverlap="1">
              <wp:simplePos x="0" y="0"/>
              <wp:positionH relativeFrom="column">
                <wp:posOffset>5552440</wp:posOffset>
              </wp:positionH>
              <wp:positionV relativeFrom="paragraph">
                <wp:posOffset>-714375</wp:posOffset>
              </wp:positionV>
              <wp:extent cx="30480" cy="30480"/>
              <wp:effectExtent l="8890" t="0" r="8255" b="7620"/>
              <wp:wrapNone/>
              <wp:docPr id="2072" name="Freeform 6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6" o:spid="_x0000_s1026" style="position:absolute;margin-left:437.2pt;margin-top:-56.25pt;width:2.4pt;height:2.4pt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HyScw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" path="m24,r9,5l43,10r5,4l48,24r,10l43,43,33,48r-9,l14,48,9,43,4,34,,24,4,14,9,10,14,5,24,xe" fillcolor="#00a7d1" stroked="f">
              <v:path arrowok="t" o:connecttype="custom" o:connectlocs="15240,0;20955,3175;27305,6350;30480,8890;30480,15240;30480,21590;27305,27305;20955,30480;15240,30480;8890,30480;5715,27305;2540,21590;0,15240;254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8928" behindDoc="0" locked="0" layoutInCell="1" allowOverlap="1">
              <wp:simplePos x="0" y="0"/>
              <wp:positionH relativeFrom="column">
                <wp:posOffset>6353175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71" name="Freeform 6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5" o:spid="_x0000_s1026" style="position:absolute;margin-left:500.25pt;margin-top:-56.25pt;width:2.4pt;height:2.4pt;z-index:251708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5856" behindDoc="0" locked="0" layoutInCell="1" allowOverlap="1">
              <wp:simplePos x="0" y="0"/>
              <wp:positionH relativeFrom="column">
                <wp:posOffset>5491480</wp:posOffset>
              </wp:positionH>
              <wp:positionV relativeFrom="paragraph">
                <wp:posOffset>-714375</wp:posOffset>
              </wp:positionV>
              <wp:extent cx="30480" cy="30480"/>
              <wp:effectExtent l="5080" t="0" r="2540" b="7620"/>
              <wp:wrapNone/>
              <wp:docPr id="2070" name="Freeform 6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2" o:spid="_x0000_s1026" style="position:absolute;margin-left:432.4pt;margin-top:-56.25pt;width:2.4pt;height:2.4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" path="m24,r9,5l43,10r5,4l48,24r,10l43,43,33,48r-9,l14,48,5,43,,34,,24,,14,5,10,14,5,24,xe" fillcolor="#00a7d1" stroked="f">
              <v:path arrowok="t" o:connecttype="custom" o:connectlocs="15240,0;20955,3175;27305,6350;30480,8890;30480,15240;30480,21590;27305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4832" behindDoc="0" locked="0" layoutInCell="1" allowOverlap="1">
              <wp:simplePos x="0" y="0"/>
              <wp:positionH relativeFrom="column">
                <wp:posOffset>6292215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69" name="Freeform 6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1" o:spid="_x0000_s1026" style="position:absolute;margin-left:495.45pt;margin-top:-56.25pt;width:2.4pt;height:2.4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" path="m24,l34,5r10,5l48,14r,10l48,34r-4,9l34,48r-10,l15,48,5,43,,34,,24,,14,5,10,15,5,24,xe" fillcolor="#00a7d1" stroked="f">
              <v:path arrowok="t" o:connecttype="custom" o:connectlocs="15240,0;21590,3175;27940,6350;30480,8890;30480,15240;30480,21590;27940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1760" behindDoc="0" locked="0" layoutInCell="1" allowOverlap="1">
              <wp:simplePos x="0" y="0"/>
              <wp:positionH relativeFrom="column">
                <wp:posOffset>5430520</wp:posOffset>
              </wp:positionH>
              <wp:positionV relativeFrom="paragraph">
                <wp:posOffset>-714375</wp:posOffset>
              </wp:positionV>
              <wp:extent cx="30480" cy="30480"/>
              <wp:effectExtent l="1270" t="0" r="6350" b="7620"/>
              <wp:wrapNone/>
              <wp:docPr id="2068" name="Freeform 6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8" o:spid="_x0000_s1026" style="position:absolute;margin-left:427.6pt;margin-top:-56.25pt;width:2.4pt;height:2.4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" path="m24,r9,5l38,10r5,4l48,24,43,34r-5,9l33,48r-9,l14,48,5,43,,34,,24,,14,5,10,14,5,24,xe" fillcolor="#00a7d1" stroked="f">
              <v:path arrowok="t" o:connecttype="custom" o:connectlocs="15240,0;20955,3175;24130,6350;27305,8890;30480,15240;27305,21590;24130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700736" behindDoc="0" locked="0" layoutInCell="1" allowOverlap="1">
              <wp:simplePos x="0" y="0"/>
              <wp:positionH relativeFrom="column">
                <wp:posOffset>6231255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2067" name="Freeform 6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7" o:spid="_x0000_s1026" style="position:absolute;margin-left:490.65pt;margin-top:-56.25pt;width:2.4pt;height:2.4pt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" path="m24,l34,5r5,5l44,14r4,10l44,34r-5,9l34,48r-10,l15,48,5,43,,34,,24,,14,5,10,15,5,24,xe" fillcolor="#00a7d1" stroked="f">
              <v:path arrowok="t" o:connecttype="custom" o:connectlocs="15240,0;21590,3175;24765,6350;27940,8890;30480,15240;2794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7664" behindDoc="0" locked="0" layoutInCell="1" allowOverlap="1">
              <wp:simplePos x="0" y="0"/>
              <wp:positionH relativeFrom="column">
                <wp:posOffset>5369560</wp:posOffset>
              </wp:positionH>
              <wp:positionV relativeFrom="paragraph">
                <wp:posOffset>-714375</wp:posOffset>
              </wp:positionV>
              <wp:extent cx="30480" cy="30480"/>
              <wp:effectExtent l="6985" t="0" r="635" b="7620"/>
              <wp:wrapNone/>
              <wp:docPr id="2066" name="Freeform 6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4" o:spid="_x0000_s1026" style="position:absolute;margin-left:422.8pt;margin-top:-56.25pt;width:2.4pt;height:2.4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qUOeA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" path="m24,r9,5l38,10r5,4l48,24,43,34r-5,9l33,48r-9,l14,48,5,43,,34,,24,,14,5,10,14,5,24,xe" fillcolor="#00a7d1" stroked="f">
              <v:path arrowok="t" o:connecttype="custom" o:connectlocs="15240,0;20955,3175;24130,6350;27305,8890;30480,15240;27305,21590;24130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6640" behindDoc="0" locked="0" layoutInCell="1" allowOverlap="1">
              <wp:simplePos x="0" y="0"/>
              <wp:positionH relativeFrom="column">
                <wp:posOffset>6170930</wp:posOffset>
              </wp:positionH>
              <wp:positionV relativeFrom="paragraph">
                <wp:posOffset>-714375</wp:posOffset>
              </wp:positionV>
              <wp:extent cx="30480" cy="30480"/>
              <wp:effectExtent l="8255" t="0" r="8890" b="7620"/>
              <wp:wrapNone/>
              <wp:docPr id="2065" name="Freeform 6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3" o:spid="_x0000_s1026" style="position:absolute;margin-left:485.9pt;margin-top:-56.25pt;width:2.4pt;height:2.4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" path="m24,r9,5l38,10r5,4l48,24,43,34r-5,9l33,48r-9,l14,48,4,43,,34,,24,,14,4,10,14,5,24,xe" fillcolor="#00a7d1" stroked="f">
              <v:path arrowok="t" o:connecttype="custom" o:connectlocs="15240,0;20955,3175;24130,6350;27305,8890;30480,15240;27305,21590;24130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3568" behindDoc="0" locked="0" layoutInCell="1" allowOverlap="1">
              <wp:simplePos x="0" y="0"/>
              <wp:positionH relativeFrom="column">
                <wp:posOffset>5305425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64" name="Freeform 6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0" o:spid="_x0000_s1026" style="position:absolute;margin-left:417.75pt;margin-top:-56.25pt;width:2.4pt;height:2.4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92544" behindDoc="0" locked="0" layoutInCell="1" allowOverlap="1">
              <wp:simplePos x="0" y="0"/>
              <wp:positionH relativeFrom="column">
                <wp:posOffset>6106795</wp:posOffset>
              </wp:positionH>
              <wp:positionV relativeFrom="paragraph">
                <wp:posOffset>-714375</wp:posOffset>
              </wp:positionV>
              <wp:extent cx="30480" cy="30480"/>
              <wp:effectExtent l="1270" t="0" r="6350" b="7620"/>
              <wp:wrapNone/>
              <wp:docPr id="2063" name="Freeform 6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9" o:spid="_x0000_s1026" style="position:absolute;margin-left:480.85pt;margin-top:-56.25pt;width:2.4pt;height:2.4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1ZVUeA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" path="m24,r9,5l43,10r5,4l48,24r,10l43,43,33,48r-9,l14,48,9,43,5,34,,24,5,14,9,10,14,5,24,xe" fillcolor="#00a7d1" stroked="f">
              <v:path arrowok="t" o:connecttype="custom" o:connectlocs="15240,0;20955,3175;27305,6350;30480,8890;30480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8448" behindDoc="0" locked="0" layoutInCell="1" allowOverlap="1">
              <wp:simplePos x="0" y="0"/>
              <wp:positionH relativeFrom="column">
                <wp:posOffset>5244465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62" name="Freeform 6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5" o:spid="_x0000_s1026" style="position:absolute;margin-left:412.95pt;margin-top:-56.25pt;width:2.4pt;height:2.4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7424" behindDoc="0" locked="0" layoutInCell="1" allowOverlap="1">
              <wp:simplePos x="0" y="0"/>
              <wp:positionH relativeFrom="column">
                <wp:posOffset>6045835</wp:posOffset>
              </wp:positionH>
              <wp:positionV relativeFrom="paragraph">
                <wp:posOffset>-714375</wp:posOffset>
              </wp:positionV>
              <wp:extent cx="30480" cy="30480"/>
              <wp:effectExtent l="6985" t="0" r="635" b="7620"/>
              <wp:wrapNone/>
              <wp:docPr id="2061" name="Freeform 6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4" o:spid="_x0000_s1026" style="position:absolute;margin-left:476.05pt;margin-top:-56.25pt;width:2.4pt;height:2.4pt;z-index: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n/06dw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" path="m24,r9,5l43,10r5,4l48,24r,10l43,43,33,48r-9,l14,48,9,43,5,34,,24,5,14,9,10,14,5,24,xe" fillcolor="#00a7d1" stroked="f">
              <v:path arrowok="t" o:connecttype="custom" o:connectlocs="15240,0;20955,3175;27305,6350;30480,8890;30480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3328" behindDoc="0" locked="0" layoutInCell="1" allowOverlap="1">
              <wp:simplePos x="0" y="0"/>
              <wp:positionH relativeFrom="column">
                <wp:posOffset>5183505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2060" name="Freeform 6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0" o:spid="_x0000_s1026" style="position:absolute;margin-left:408.15pt;margin-top:-56.25pt;width:2.4pt;height:2.4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" path="m24,l34,5r9,5l48,14r,10l48,34r-5,9l34,48r-10,l15,48,5,43,,34,,24,,14,5,10,15,5,24,xe" fillcolor="#00a7d1" stroked="f">
              <v:path arrowok="t" o:connecttype="custom" o:connectlocs="15240,0;21590,3175;27305,6350;30480,8890;30480,15240;30480,21590;2730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9232" behindDoc="0" locked="0" layoutInCell="1" allowOverlap="1">
              <wp:simplePos x="0" y="0"/>
              <wp:positionH relativeFrom="column">
                <wp:posOffset>5122545</wp:posOffset>
              </wp:positionH>
              <wp:positionV relativeFrom="paragraph">
                <wp:posOffset>-714375</wp:posOffset>
              </wp:positionV>
              <wp:extent cx="30480" cy="30480"/>
              <wp:effectExtent l="7620" t="0" r="0" b="7620"/>
              <wp:wrapNone/>
              <wp:docPr id="2059" name="Freeform 6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6" o:spid="_x0000_s1026" style="position:absolute;margin-left:403.35pt;margin-top:-56.25pt;width:2.4pt;height:2.4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" path="m24,l34,5r5,5l43,14r5,10l43,34r-4,9l34,48r-10,l15,48,5,43,,34,,24,,14,5,10,15,5,24,xe" fillcolor="#00a7d1" stroked="f">
              <v:path arrowok="t" o:connecttype="custom" o:connectlocs="15240,0;21590,3175;24765,6350;27305,8890;30480,15240;27305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5136" behindDoc="0" locked="0" layoutInCell="1" allowOverlap="1">
              <wp:simplePos x="0" y="0"/>
              <wp:positionH relativeFrom="column">
                <wp:posOffset>5059045</wp:posOffset>
              </wp:positionH>
              <wp:positionV relativeFrom="paragraph">
                <wp:posOffset>-714375</wp:posOffset>
              </wp:positionV>
              <wp:extent cx="33020" cy="30480"/>
              <wp:effectExtent l="1270" t="0" r="3810" b="7620"/>
              <wp:wrapNone/>
              <wp:docPr id="2058" name="Freeform 6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020" cy="30480"/>
                      </a:xfrm>
                      <a:custGeom>
                        <a:avLst/>
                        <a:gdLst>
                          <a:gd name="T0" fmla="*/ 28 w 52"/>
                          <a:gd name="T1" fmla="*/ 0 h 48"/>
                          <a:gd name="T2" fmla="*/ 38 w 52"/>
                          <a:gd name="T3" fmla="*/ 5 h 48"/>
                          <a:gd name="T4" fmla="*/ 43 w 52"/>
                          <a:gd name="T5" fmla="*/ 10 h 48"/>
                          <a:gd name="T6" fmla="*/ 48 w 52"/>
                          <a:gd name="T7" fmla="*/ 14 h 48"/>
                          <a:gd name="T8" fmla="*/ 52 w 52"/>
                          <a:gd name="T9" fmla="*/ 24 h 48"/>
                          <a:gd name="T10" fmla="*/ 48 w 52"/>
                          <a:gd name="T11" fmla="*/ 34 h 48"/>
                          <a:gd name="T12" fmla="*/ 43 w 52"/>
                          <a:gd name="T13" fmla="*/ 43 h 48"/>
                          <a:gd name="T14" fmla="*/ 38 w 52"/>
                          <a:gd name="T15" fmla="*/ 48 h 48"/>
                          <a:gd name="T16" fmla="*/ 28 w 52"/>
                          <a:gd name="T17" fmla="*/ 48 h 48"/>
                          <a:gd name="T18" fmla="*/ 19 w 52"/>
                          <a:gd name="T19" fmla="*/ 48 h 48"/>
                          <a:gd name="T20" fmla="*/ 9 w 52"/>
                          <a:gd name="T21" fmla="*/ 43 h 48"/>
                          <a:gd name="T22" fmla="*/ 4 w 52"/>
                          <a:gd name="T23" fmla="*/ 34 h 48"/>
                          <a:gd name="T24" fmla="*/ 0 w 52"/>
                          <a:gd name="T25" fmla="*/ 24 h 48"/>
                          <a:gd name="T26" fmla="*/ 4 w 52"/>
                          <a:gd name="T27" fmla="*/ 14 h 48"/>
                          <a:gd name="T28" fmla="*/ 9 w 52"/>
                          <a:gd name="T29" fmla="*/ 10 h 48"/>
                          <a:gd name="T30" fmla="*/ 19 w 52"/>
                          <a:gd name="T31" fmla="*/ 5 h 48"/>
                          <a:gd name="T32" fmla="*/ 28 w 52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8" y="0"/>
                            </a:move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2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8" y="48"/>
                            </a:lnTo>
                            <a:lnTo>
                              <a:pt x="28" y="48"/>
                            </a:lnTo>
                            <a:lnTo>
                              <a:pt x="19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9" y="5"/>
                            </a:lnTo>
                            <a:lnTo>
                              <a:pt x="28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2" o:spid="_x0000_s1026" style="position:absolute;margin-left:398.35pt;margin-top:-56.25pt;width:2.6pt;height:2.4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" path="m28,l38,5r5,5l48,14r4,10l48,34r-5,9l38,48r-10,l19,48,9,43,4,34,,24,4,14,9,10,19,5,28,xe" fillcolor="#00a7d1" stroked="f">
              <v:path arrowok="t" o:connecttype="custom" o:connectlocs="17780,0;24130,3175;27305,6350;30480,8890;33020,15240;30480,21590;27305,27305;24130,30480;17780,30480;12065,30480;5715,27305;2540,21590;0,15240;2540,8890;5715,6350;12065,3175;1778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>
              <wp:simplePos x="0" y="0"/>
              <wp:positionH relativeFrom="column">
                <wp:posOffset>4998085</wp:posOffset>
              </wp:positionH>
              <wp:positionV relativeFrom="paragraph">
                <wp:posOffset>-714375</wp:posOffset>
              </wp:positionV>
              <wp:extent cx="30480" cy="30480"/>
              <wp:effectExtent l="6985" t="0" r="635" b="7620"/>
              <wp:wrapNone/>
              <wp:docPr id="2057" name="Freeform 6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8" o:spid="_x0000_s1026" style="position:absolute;margin-left:393.55pt;margin-top:-56.25pt;width:2.4pt;height:2.4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sKYdA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" path="m24,r9,5l43,10r5,4l48,24r,10l43,43,33,48r-9,l14,48,9,43,4,34,,24,4,14,9,10,14,5,24,xe" fillcolor="#00a7d1" stroked="f">
              <v:path arrowok="t" o:connecttype="custom" o:connectlocs="15240,0;20955,3175;27305,6350;30480,8890;30480,15240;30480,21590;27305,27305;20955,30480;15240,30480;8890,30480;5715,27305;2540,21590;0,15240;254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944" behindDoc="0" locked="0" layoutInCell="1" allowOverlap="1">
              <wp:simplePos x="0" y="0"/>
              <wp:positionH relativeFrom="column">
                <wp:posOffset>4937125</wp:posOffset>
              </wp:positionH>
              <wp:positionV relativeFrom="paragraph">
                <wp:posOffset>-714375</wp:posOffset>
              </wp:positionV>
              <wp:extent cx="30480" cy="30480"/>
              <wp:effectExtent l="3175" t="0" r="4445" b="7620"/>
              <wp:wrapNone/>
              <wp:docPr id="2056" name="Freeform 6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4" o:spid="_x0000_s1026" style="position:absolute;margin-left:388.75pt;margin-top:-56.25pt;width:2.4pt;height:2.4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2I83cg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" path="m24,r9,5l43,10r5,4l48,24r,10l43,43,33,48r-9,l14,48,9,43,,34,,24,,14,9,10,14,5,24,xe" fillcolor="#00a7d1" stroked="f">
              <v:path arrowok="t" o:connecttype="custom" o:connectlocs="15240,0;20955,3175;27305,6350;30480,8890;30480,15240;30480,21590;27305,27305;20955,30480;15240,30480;8890,30480;5715,27305;0,21590;0,15240;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848" behindDoc="0" locked="0" layoutInCell="1" allowOverlap="1">
              <wp:simplePos x="0" y="0"/>
              <wp:positionH relativeFrom="column">
                <wp:posOffset>4876165</wp:posOffset>
              </wp:positionH>
              <wp:positionV relativeFrom="paragraph">
                <wp:posOffset>-714375</wp:posOffset>
              </wp:positionV>
              <wp:extent cx="30480" cy="30480"/>
              <wp:effectExtent l="8890" t="0" r="8255" b="7620"/>
              <wp:wrapNone/>
              <wp:docPr id="2055" name="Freeform 6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0" o:spid="_x0000_s1026" style="position:absolute;margin-left:383.95pt;margin-top:-56.25pt;width:2.4pt;height:2.4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xxg5dw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" path="m24,r9,5l38,10r10,4l48,24r,10l38,43r-5,5l24,48r-10,l4,43,,34,,24,,14,4,10,14,5,24,xe" fillcolor="#00a7d1" stroked="f">
              <v:path arrowok="t" o:connecttype="custom" o:connectlocs="15240,0;20955,3175;24130,6350;30480,8890;30480,15240;30480,21590;24130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4815205</wp:posOffset>
              </wp:positionH>
              <wp:positionV relativeFrom="paragraph">
                <wp:posOffset>-714375</wp:posOffset>
              </wp:positionV>
              <wp:extent cx="30480" cy="30480"/>
              <wp:effectExtent l="5080" t="0" r="2540" b="7620"/>
              <wp:wrapNone/>
              <wp:docPr id="2054" name="Freeform 6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6" o:spid="_x0000_s1026" style="position:absolute;margin-left:379.15pt;margin-top:-56.25pt;width:2.4pt;height:2.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" path="m24,r9,5l38,10r5,4l48,24,43,34r-5,9l33,48r-9,l14,48,5,43,,34,,24,,14,5,10,14,5,24,xe" fillcolor="#00a7d1" stroked="f">
              <v:path arrowok="t" o:connecttype="custom" o:connectlocs="15240,0;20955,3175;24130,6350;27305,8890;30480,15240;27305,21590;24130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4656" behindDoc="0" locked="0" layoutInCell="1" allowOverlap="1">
              <wp:simplePos x="0" y="0"/>
              <wp:positionH relativeFrom="column">
                <wp:posOffset>4751070</wp:posOffset>
              </wp:positionH>
              <wp:positionV relativeFrom="paragraph">
                <wp:posOffset>-714375</wp:posOffset>
              </wp:positionV>
              <wp:extent cx="33655" cy="30480"/>
              <wp:effectExtent l="7620" t="0" r="6350" b="7620"/>
              <wp:wrapNone/>
              <wp:docPr id="2053" name="Freeform 6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5 h 48"/>
                          <a:gd name="T4" fmla="*/ 43 w 53"/>
                          <a:gd name="T5" fmla="*/ 10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43 h 48"/>
                          <a:gd name="T14" fmla="*/ 34 w 53"/>
                          <a:gd name="T15" fmla="*/ 48 h 48"/>
                          <a:gd name="T16" fmla="*/ 29 w 53"/>
                          <a:gd name="T17" fmla="*/ 48 h 48"/>
                          <a:gd name="T18" fmla="*/ 19 w 53"/>
                          <a:gd name="T19" fmla="*/ 48 h 48"/>
                          <a:gd name="T20" fmla="*/ 10 w 53"/>
                          <a:gd name="T21" fmla="*/ 43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10 h 48"/>
                          <a:gd name="T30" fmla="*/ 19 w 53"/>
                          <a:gd name="T31" fmla="*/ 5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19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9" y="5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2" o:spid="_x0000_s1026" style="position:absolute;margin-left:374.1pt;margin-top:-56.25pt;width:2.65pt;height:2.4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" path="m29,r5,5l43,10r5,4l53,24,48,34r-5,9l34,48r-5,l19,48,10,43,5,34,,24,5,14r5,-4l19,5,29,xe" fillcolor="#00a7d1" stroked="f">
              <v:path arrowok="t" o:connecttype="custom" o:connectlocs="18415,0;21590,3175;27305,6350;30480,8890;33655,15240;30480,21590;27305,27305;21590,30480;18415,30480;12065,30480;6350,27305;3175,21590;0,15240;3175,8890;6350,6350;12065,3175;18415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0560" behindDoc="0" locked="0" layoutInCell="1" allowOverlap="1">
              <wp:simplePos x="0" y="0"/>
              <wp:positionH relativeFrom="column">
                <wp:posOffset>4690110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2052" name="Freeform 6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8" o:spid="_x0000_s1026" style="position:absolute;margin-left:369.3pt;margin-top:-56.25pt;width:2.4pt;height:2.4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" path="m24,l34,5r9,5l48,14r,10l48,34r-5,9l34,48r-10,l14,48,10,43,5,34,,24,5,14r5,-4l14,5,24,xe" fillcolor="#00a7d1" stroked="f">
              <v:path arrowok="t" o:connecttype="custom" o:connectlocs="15240,0;21590,3175;27305,6350;30480,8890;30480,15240;30480,21590;27305,27305;21590,30480;15240,30480;8890,30480;6350,27305;3175,21590;0,15240;3175,8890;635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6464" behindDoc="0" locked="0" layoutInCell="1" allowOverlap="1">
              <wp:simplePos x="0" y="0"/>
              <wp:positionH relativeFrom="column">
                <wp:posOffset>4629150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51" name="Freeform 6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4" o:spid="_x0000_s1026" style="position:absolute;margin-left:364.5pt;margin-top:-56.25pt;width:2.4pt;height:2.4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" path="m24,l34,5r9,5l48,14r,10l48,34r-5,9l34,48r-10,l15,48,10,43,,34,,24,,14,10,10,15,5,24,xe" fillcolor="#00a7d1" stroked="f">
              <v:path arrowok="t" o:connecttype="custom" o:connectlocs="15240,0;21590,3175;27305,6350;30480,8890;30480,15240;30480,21590;27305,27305;21590,30480;15240,30480;9525,30480;6350,27305;0,21590;0,15240;0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42368" behindDoc="0" locked="0" layoutInCell="1" allowOverlap="1">
              <wp:simplePos x="0" y="0"/>
              <wp:positionH relativeFrom="column">
                <wp:posOffset>4568190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50" name="Freeform 6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0" o:spid="_x0000_s1026" style="position:absolute;margin-left:359.7pt;margin-top:-56.25pt;width:2.4pt;height:2.4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" path="m24,l34,5r5,5l48,14r,10l48,34r-9,9l34,48r-10,l15,48,5,43,,34,,24,,14,5,10,15,5,24,xe" fillcolor="#00a7d1" stroked="f">
              <v:path arrowok="t" o:connecttype="custom" o:connectlocs="15240,0;21590,3175;24765,6350;30480,8890;30480,15240;3048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8272" behindDoc="0" locked="0" layoutInCell="1" allowOverlap="1">
              <wp:simplePos x="0" y="0"/>
              <wp:positionH relativeFrom="column">
                <wp:posOffset>4507230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2049" name="Freeform 6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6" o:spid="_x0000_s1026" style="position:absolute;margin-left:354.9pt;margin-top:-56.25pt;width:2.4pt;height:2.4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" path="m24,l34,5r5,5l43,14r5,10l43,34r-4,9l34,48r-10,l15,48,5,43,,34,,24,,14,5,10,15,5,24,xe" fillcolor="#00a7d1" stroked="f">
              <v:path arrowok="t" o:connecttype="custom" o:connectlocs="15240,0;21590,3175;24765,6350;27305,8890;30480,15240;27305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4176" behindDoc="0" locked="0" layoutInCell="1" allowOverlap="1">
              <wp:simplePos x="0" y="0"/>
              <wp:positionH relativeFrom="column">
                <wp:posOffset>4443095</wp:posOffset>
              </wp:positionH>
              <wp:positionV relativeFrom="paragraph">
                <wp:posOffset>-714375</wp:posOffset>
              </wp:positionV>
              <wp:extent cx="33655" cy="30480"/>
              <wp:effectExtent l="4445" t="0" r="0" b="7620"/>
              <wp:wrapNone/>
              <wp:docPr id="2048" name="Freeform 6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4 w 53"/>
                          <a:gd name="T1" fmla="*/ 0 h 48"/>
                          <a:gd name="T2" fmla="*/ 34 w 53"/>
                          <a:gd name="T3" fmla="*/ 5 h 48"/>
                          <a:gd name="T4" fmla="*/ 44 w 53"/>
                          <a:gd name="T5" fmla="*/ 10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4 w 53"/>
                          <a:gd name="T13" fmla="*/ 43 h 48"/>
                          <a:gd name="T14" fmla="*/ 34 w 53"/>
                          <a:gd name="T15" fmla="*/ 48 h 48"/>
                          <a:gd name="T16" fmla="*/ 24 w 53"/>
                          <a:gd name="T17" fmla="*/ 48 h 48"/>
                          <a:gd name="T18" fmla="*/ 20 w 53"/>
                          <a:gd name="T19" fmla="*/ 48 h 48"/>
                          <a:gd name="T20" fmla="*/ 10 w 53"/>
                          <a:gd name="T21" fmla="*/ 43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10 h 48"/>
                          <a:gd name="T30" fmla="*/ 20 w 53"/>
                          <a:gd name="T31" fmla="*/ 5 h 48"/>
                          <a:gd name="T32" fmla="*/ 24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20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2" o:spid="_x0000_s1026" style="position:absolute;margin-left:349.85pt;margin-top:-56.25pt;width:2.65pt;height:2.4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" path="m24,l34,5r10,5l48,14r5,10l48,34r-4,9l34,48r-10,l20,48,10,43,5,34,,24,5,14r5,-4l20,5,24,xe" fillcolor="#00a7d1" stroked="f">
              <v:path arrowok="t" o:connecttype="custom" o:connectlocs="15240,0;21590,3175;27940,6350;30480,8890;33655,15240;30480,21590;27940,27305;21590,30480;15240,30480;12700,30480;6350,27305;3175,21590;0,15240;3175,8890;6350,6350;1270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30080" behindDoc="0" locked="0" layoutInCell="1" allowOverlap="1">
              <wp:simplePos x="0" y="0"/>
              <wp:positionH relativeFrom="column">
                <wp:posOffset>4382770</wp:posOffset>
              </wp:positionH>
              <wp:positionV relativeFrom="paragraph">
                <wp:posOffset>-714375</wp:posOffset>
              </wp:positionV>
              <wp:extent cx="30480" cy="30480"/>
              <wp:effectExtent l="1270" t="0" r="6350" b="7620"/>
              <wp:wrapNone/>
              <wp:docPr id="2047" name="Freeform 6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8" o:spid="_x0000_s1026" style="position:absolute;margin-left:345.1pt;margin-top:-56.25pt;width:2.4pt;height:2.4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" path="m24,r9,5l43,10r5,4l48,24r,10l43,43,33,48r-9,l14,48,9,43,4,34,,24,4,14,9,10,14,5,24,xe" fillcolor="#00a7d1" stroked="f">
              <v:path arrowok="t" o:connecttype="custom" o:connectlocs="15240,0;20955,3175;27305,6350;30480,8890;30480,15240;30480,21590;27305,27305;20955,30480;15240,30480;8890,30480;5715,27305;2540,21590;0,15240;254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5984" behindDoc="0" locked="0" layoutInCell="1" allowOverlap="1">
              <wp:simplePos x="0" y="0"/>
              <wp:positionH relativeFrom="column">
                <wp:posOffset>4321810</wp:posOffset>
              </wp:positionH>
              <wp:positionV relativeFrom="paragraph">
                <wp:posOffset>-714375</wp:posOffset>
              </wp:positionV>
              <wp:extent cx="30480" cy="30480"/>
              <wp:effectExtent l="6985" t="0" r="635" b="7620"/>
              <wp:wrapNone/>
              <wp:docPr id="2046" name="Freeform 6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4" o:spid="_x0000_s1026" style="position:absolute;margin-left:340.3pt;margin-top:-56.25pt;width:2.4pt;height:2.4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ff3bw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" path="m24,r9,5l43,10r5,4l48,24r,10l43,43,33,48r-9,l14,48,4,43,,34,,24,,14,4,10,14,5,24,xe" fillcolor="#00a7d1" stroked="f">
              <v:path arrowok="t" o:connecttype="custom" o:connectlocs="15240,0;20955,3175;27305,6350;30480,8890;30480,15240;30480,21590;27305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21888" behindDoc="0" locked="0" layoutInCell="1" allowOverlap="1">
              <wp:simplePos x="0" y="0"/>
              <wp:positionH relativeFrom="column">
                <wp:posOffset>4260850</wp:posOffset>
              </wp:positionH>
              <wp:positionV relativeFrom="paragraph">
                <wp:posOffset>-714375</wp:posOffset>
              </wp:positionV>
              <wp:extent cx="30480" cy="30480"/>
              <wp:effectExtent l="3175" t="0" r="4445" b="7620"/>
              <wp:wrapNone/>
              <wp:docPr id="2045" name="Freeform 6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0" o:spid="_x0000_s1026" style="position:absolute;margin-left:335.5pt;margin-top:-56.25pt;width:2.4pt;height:2.4pt;z-index: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" path="m24,r9,5l38,10r10,4l48,24r,10l38,43r-5,5l24,48r-10,l4,43,,34,,24,,14,4,10,14,5,24,xe" fillcolor="#00a7d1" stroked="f">
              <v:path arrowok="t" o:connecttype="custom" o:connectlocs="15240,0;20955,3175;24130,6350;30480,8890;30480,15240;30480,21590;24130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7792" behindDoc="0" locked="0" layoutInCell="1" allowOverlap="1">
              <wp:simplePos x="0" y="0"/>
              <wp:positionH relativeFrom="column">
                <wp:posOffset>4199890</wp:posOffset>
              </wp:positionH>
              <wp:positionV relativeFrom="paragraph">
                <wp:posOffset>-714375</wp:posOffset>
              </wp:positionV>
              <wp:extent cx="30480" cy="30480"/>
              <wp:effectExtent l="8890" t="0" r="8255" b="7620"/>
              <wp:wrapNone/>
              <wp:docPr id="2044" name="Freeform 6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6" o:spid="_x0000_s1026" style="position:absolute;margin-left:330.7pt;margin-top:-56.25pt;width:2.4pt;height:2.4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" path="m24,r9,5l38,10r5,4l48,24,43,34r-5,9l33,48r-9,l14,48,5,43,,34,,24,,14,5,10,14,5,24,xe" fillcolor="#00a7d1" stroked="f">
              <v:path arrowok="t" o:connecttype="custom" o:connectlocs="15240,0;20955,3175;24130,6350;27305,8890;30480,15240;27305,21590;24130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3696" behindDoc="0" locked="0" layoutInCell="1" allowOverlap="1">
              <wp:simplePos x="0" y="0"/>
              <wp:positionH relativeFrom="column">
                <wp:posOffset>4135755</wp:posOffset>
              </wp:positionH>
              <wp:positionV relativeFrom="paragraph">
                <wp:posOffset>-714375</wp:posOffset>
              </wp:positionV>
              <wp:extent cx="33655" cy="30480"/>
              <wp:effectExtent l="1905" t="0" r="2540" b="7620"/>
              <wp:wrapNone/>
              <wp:docPr id="2043" name="Freeform 6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4 w 53"/>
                          <a:gd name="T1" fmla="*/ 0 h 48"/>
                          <a:gd name="T2" fmla="*/ 34 w 53"/>
                          <a:gd name="T3" fmla="*/ 5 h 48"/>
                          <a:gd name="T4" fmla="*/ 43 w 53"/>
                          <a:gd name="T5" fmla="*/ 10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43 h 48"/>
                          <a:gd name="T14" fmla="*/ 34 w 53"/>
                          <a:gd name="T15" fmla="*/ 48 h 48"/>
                          <a:gd name="T16" fmla="*/ 24 w 53"/>
                          <a:gd name="T17" fmla="*/ 48 h 48"/>
                          <a:gd name="T18" fmla="*/ 14 w 53"/>
                          <a:gd name="T19" fmla="*/ 48 h 48"/>
                          <a:gd name="T20" fmla="*/ 10 w 53"/>
                          <a:gd name="T21" fmla="*/ 43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10 h 48"/>
                          <a:gd name="T30" fmla="*/ 14 w 53"/>
                          <a:gd name="T31" fmla="*/ 5 h 48"/>
                          <a:gd name="T32" fmla="*/ 24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2" o:spid="_x0000_s1026" style="position:absolute;margin-left:325.65pt;margin-top:-56.25pt;width:2.65pt;height:2.4pt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" path="m24,l34,5r9,5l48,14r5,10l48,34r-5,9l34,48r-10,l14,48,10,43,5,34,,24,5,14r5,-4l14,5,24,xe" fillcolor="#00a7d1" stroked="f">
              <v:path arrowok="t" o:connecttype="custom" o:connectlocs="15240,0;21590,3175;27305,6350;30480,8890;33655,15240;30480,21590;27305,27305;21590,30480;15240,30480;8890,30480;6350,27305;3175,21590;0,15240;3175,8890;635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09600" behindDoc="0" locked="0" layoutInCell="1" allowOverlap="1">
              <wp:simplePos x="0" y="0"/>
              <wp:positionH relativeFrom="column">
                <wp:posOffset>4074795</wp:posOffset>
              </wp:positionH>
              <wp:positionV relativeFrom="paragraph">
                <wp:posOffset>-714375</wp:posOffset>
              </wp:positionV>
              <wp:extent cx="30480" cy="30480"/>
              <wp:effectExtent l="7620" t="0" r="0" b="7620"/>
              <wp:wrapNone/>
              <wp:docPr id="2042" name="Freeform 5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8" o:spid="_x0000_s1026" style="position:absolute;margin-left:320.85pt;margin-top:-56.25pt;width:2.4pt;height:2.4pt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" path="m24,l34,5r9,5l48,14r,10l48,34r-5,9l34,48r-10,l14,48,10,43,5,34,,24,5,14r5,-4l14,5,24,xe" fillcolor="#00a7d1" stroked="f">
              <v:path arrowok="t" o:connecttype="custom" o:connectlocs="15240,0;21590,3175;27305,6350;30480,8890;30480,15240;30480,21590;27305,27305;21590,30480;15240,30480;8890,30480;6350,27305;3175,21590;0,15240;3175,8890;635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05504" behindDoc="0" locked="0" layoutInCell="1" allowOverlap="1">
              <wp:simplePos x="0" y="0"/>
              <wp:positionH relativeFrom="column">
                <wp:posOffset>4013835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2041" name="Freeform 5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4" o:spid="_x0000_s1026" style="position:absolute;margin-left:316.05pt;margin-top:-56.25pt;width:2.4pt;height:2.4pt;z-index:25160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" path="m24,l34,5r9,5l48,14r,10l48,34r-5,9l34,48r-10,l14,48,5,43,,34,,24,,14,5,10,14,5,24,xe" fillcolor="#00a7d1" stroked="f">
              <v:path arrowok="t" o:connecttype="custom" o:connectlocs="15240,0;21590,3175;27305,6350;30480,8890;30480,15240;30480,21590;27305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01408" behindDoc="0" locked="0" layoutInCell="1" allowOverlap="1">
              <wp:simplePos x="0" y="0"/>
              <wp:positionH relativeFrom="column">
                <wp:posOffset>3952875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40" name="Freeform 5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0" o:spid="_x0000_s1026" style="position:absolute;margin-left:311.25pt;margin-top:-56.25pt;width:2.4pt;height:2.4pt;z-index:25160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" path="m24,l34,5r5,5l43,14r5,10l43,34r-4,9l34,48r-10,l15,48,5,43,,34,,24,,14,5,10,15,5,24,xe" fillcolor="#00a7d1" stroked="f">
              <v:path arrowok="t" o:connecttype="custom" o:connectlocs="15240,0;21590,3175;24765,6350;27305,8890;30480,15240;27305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98336" behindDoc="0" locked="0" layoutInCell="1" allowOverlap="1">
              <wp:simplePos x="0" y="0"/>
              <wp:positionH relativeFrom="column">
                <wp:posOffset>3891915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39" name="Freeform 5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7" o:spid="_x0000_s1026" style="position:absolute;margin-left:306.45pt;margin-top:-56.25pt;width:2.4pt;height:2.4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" path="m24,l34,5r5,5l43,14r5,10l43,34r-4,9l34,48r-10,l15,48,5,43,,34,,24,,14,5,10,15,5,24,xe" fillcolor="#00a7d1" stroked="f">
              <v:path arrowok="t" o:connecttype="custom" o:connectlocs="15240,0;21590,3175;24765,6350;27305,8890;30480,15240;27305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95264" behindDoc="0" locked="0" layoutInCell="1" allowOverlap="1">
              <wp:simplePos x="0" y="0"/>
              <wp:positionH relativeFrom="column">
                <wp:posOffset>3827780</wp:posOffset>
              </wp:positionH>
              <wp:positionV relativeFrom="paragraph">
                <wp:posOffset>-714375</wp:posOffset>
              </wp:positionV>
              <wp:extent cx="30480" cy="30480"/>
              <wp:effectExtent l="8255" t="0" r="8890" b="7620"/>
              <wp:wrapNone/>
              <wp:docPr id="2038" name="Freeform 5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4" o:spid="_x0000_s1026" style="position:absolute;margin-left:301.4pt;margin-top:-56.25pt;width:2.4pt;height:2.4pt;z-index:25159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92192" behindDoc="0" locked="0" layoutInCell="1" allowOverlap="1">
              <wp:simplePos x="0" y="0"/>
              <wp:positionH relativeFrom="column">
                <wp:posOffset>3766820</wp:posOffset>
              </wp:positionH>
              <wp:positionV relativeFrom="paragraph">
                <wp:posOffset>-714375</wp:posOffset>
              </wp:positionV>
              <wp:extent cx="30480" cy="30480"/>
              <wp:effectExtent l="4445" t="0" r="3175" b="7620"/>
              <wp:wrapNone/>
              <wp:docPr id="2037" name="Freeform 5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1" o:spid="_x0000_s1026" style="position:absolute;margin-left:296.6pt;margin-top:-56.25pt;width:2.4pt;height:2.4pt;z-index:25159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89120" behindDoc="0" locked="0" layoutInCell="1" allowOverlap="1">
              <wp:simplePos x="0" y="0"/>
              <wp:positionH relativeFrom="column">
                <wp:posOffset>3706495</wp:posOffset>
              </wp:positionH>
              <wp:positionV relativeFrom="paragraph">
                <wp:posOffset>-714375</wp:posOffset>
              </wp:positionV>
              <wp:extent cx="30480" cy="30480"/>
              <wp:effectExtent l="1270" t="0" r="6350" b="7620"/>
              <wp:wrapNone/>
              <wp:docPr id="2036" name="Freeform 5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8" o:spid="_x0000_s1026" style="position:absolute;margin-left:291.85pt;margin-top:-56.25pt;width:2.4pt;height:2.4pt;z-index:25158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" path="m24,r9,5l43,10r5,4l48,24r,10l43,43,33,48r-9,l14,48,4,43,,34,,24,,14,4,10,14,5,24,xe" fillcolor="#00a7d1" stroked="f">
              <v:path arrowok="t" o:connecttype="custom" o:connectlocs="15240,0;20955,3175;27305,6350;30480,8890;30480,15240;30480,21590;27305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8604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-3385185</wp:posOffset>
              </wp:positionV>
              <wp:extent cx="30480" cy="30480"/>
              <wp:effectExtent l="6350" t="5715" r="1270" b="1905"/>
              <wp:wrapNone/>
              <wp:docPr id="2035" name="Freeform 5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5" o:spid="_x0000_s1026" style="position:absolute;margin-left:80pt;margin-top:-266.55pt;width:2.4pt;height:2.4pt;z-index:25158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o+MhA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" path="m,24l,14,5,9,14,5,24,,34,5r4,4l43,14r5,10l43,33,38,43r-4,5l24,48r-10,l5,43,,33,,24xe" fillcolor="#00a7d1" stroked="f">
              <v:path arrowok="t" o:connecttype="custom" o:connectlocs="0,15240;0,8890;3175,5715;8890,3175;15240,0;21590,3175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85024" behindDoc="0" locked="0" layoutInCell="1" allowOverlap="1">
              <wp:simplePos x="0" y="0"/>
              <wp:positionH relativeFrom="column">
                <wp:posOffset>3645535</wp:posOffset>
              </wp:positionH>
              <wp:positionV relativeFrom="paragraph">
                <wp:posOffset>-714375</wp:posOffset>
              </wp:positionV>
              <wp:extent cx="30480" cy="30480"/>
              <wp:effectExtent l="6985" t="0" r="635" b="7620"/>
              <wp:wrapNone/>
              <wp:docPr id="2034" name="Freeform 5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4" o:spid="_x0000_s1026" style="position:absolute;margin-left:287.05pt;margin-top:-56.25pt;width:2.4pt;height:2.4pt;z-index:25158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" path="m24,r9,5l38,10r5,4l48,24,43,34r-5,9l33,48r-9,l14,48,4,43,,34,,24,,14,4,10,14,5,24,xe" fillcolor="#00a7d1" stroked="f">
              <v:path arrowok="t" o:connecttype="custom" o:connectlocs="15240,0;20955,3175;24130,6350;27305,8890;30480,15240;27305,21590;24130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8195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-3324225</wp:posOffset>
              </wp:positionV>
              <wp:extent cx="30480" cy="33655"/>
              <wp:effectExtent l="6350" t="0" r="1270" b="4445"/>
              <wp:wrapNone/>
              <wp:docPr id="2033" name="Freeform 5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19 h 53"/>
                          <a:gd name="T4" fmla="*/ 5 w 48"/>
                          <a:gd name="T5" fmla="*/ 9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9 h 53"/>
                          <a:gd name="T14" fmla="*/ 43 w 48"/>
                          <a:gd name="T15" fmla="*/ 19 h 53"/>
                          <a:gd name="T16" fmla="*/ 48 w 48"/>
                          <a:gd name="T17" fmla="*/ 24 h 53"/>
                          <a:gd name="T18" fmla="*/ 43 w 48"/>
                          <a:gd name="T19" fmla="*/ 33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3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19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9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1" o:spid="_x0000_s1026" style="position:absolute;margin-left:80pt;margin-top:-261.75pt;width:2.4pt;height:2.65pt;z-index:25158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" path="m,24l,19,5,9,14,5,24,,34,5r4,4l43,19r5,5l43,33,38,43r-4,5l24,53,14,48,5,43,,33,,24xe" fillcolor="#00a7d1" stroked="f">
              <v:path arrowok="t" o:connecttype="custom" o:connectlocs="0,15240;0,12065;3175,5715;8890,3175;15240,0;21590,3175;24130,5715;27305,12065;30480,15240;27305,20955;24130,27305;21590,30480;15240,33655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80928" behindDoc="0" locked="0" layoutInCell="1" allowOverlap="1">
              <wp:simplePos x="0" y="0"/>
              <wp:positionH relativeFrom="column">
                <wp:posOffset>3584575</wp:posOffset>
              </wp:positionH>
              <wp:positionV relativeFrom="paragraph">
                <wp:posOffset>-714375</wp:posOffset>
              </wp:positionV>
              <wp:extent cx="30480" cy="30480"/>
              <wp:effectExtent l="3175" t="0" r="4445" b="7620"/>
              <wp:wrapNone/>
              <wp:docPr id="2032" name="Freeform 5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0" o:spid="_x0000_s1026" style="position:absolute;margin-left:282.25pt;margin-top:-56.25pt;width:2.4pt;height:2.4pt;z-index:251580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" path="m24,r9,5l38,10r5,4l48,24,43,34r-5,9l33,48r-9,l14,48,4,43,,34,,24,,14,4,10,14,5,24,xe" fillcolor="#00a7d1" stroked="f">
              <v:path arrowok="t" o:connecttype="custom" o:connectlocs="15240,0;20955,3175;24130,6350;27305,8890;30480,15240;27305,21590;24130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7785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-3260090</wp:posOffset>
              </wp:positionV>
              <wp:extent cx="30480" cy="29845"/>
              <wp:effectExtent l="6350" t="6985" r="1270" b="1270"/>
              <wp:wrapNone/>
              <wp:docPr id="2031" name="Freeform 5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29845"/>
                      </a:xfrm>
                      <a:custGeom>
                        <a:avLst/>
                        <a:gdLst>
                          <a:gd name="T0" fmla="*/ 0 w 48"/>
                          <a:gd name="T1" fmla="*/ 23 h 47"/>
                          <a:gd name="T2" fmla="*/ 0 w 48"/>
                          <a:gd name="T3" fmla="*/ 14 h 47"/>
                          <a:gd name="T4" fmla="*/ 5 w 48"/>
                          <a:gd name="T5" fmla="*/ 4 h 47"/>
                          <a:gd name="T6" fmla="*/ 14 w 48"/>
                          <a:gd name="T7" fmla="*/ 0 h 47"/>
                          <a:gd name="T8" fmla="*/ 24 w 48"/>
                          <a:gd name="T9" fmla="*/ 0 h 47"/>
                          <a:gd name="T10" fmla="*/ 34 w 48"/>
                          <a:gd name="T11" fmla="*/ 0 h 47"/>
                          <a:gd name="T12" fmla="*/ 38 w 48"/>
                          <a:gd name="T13" fmla="*/ 4 h 47"/>
                          <a:gd name="T14" fmla="*/ 43 w 48"/>
                          <a:gd name="T15" fmla="*/ 14 h 47"/>
                          <a:gd name="T16" fmla="*/ 48 w 48"/>
                          <a:gd name="T17" fmla="*/ 23 h 47"/>
                          <a:gd name="T18" fmla="*/ 43 w 48"/>
                          <a:gd name="T19" fmla="*/ 33 h 47"/>
                          <a:gd name="T20" fmla="*/ 38 w 48"/>
                          <a:gd name="T21" fmla="*/ 38 h 47"/>
                          <a:gd name="T22" fmla="*/ 34 w 48"/>
                          <a:gd name="T23" fmla="*/ 43 h 47"/>
                          <a:gd name="T24" fmla="*/ 24 w 48"/>
                          <a:gd name="T25" fmla="*/ 47 h 47"/>
                          <a:gd name="T26" fmla="*/ 14 w 48"/>
                          <a:gd name="T27" fmla="*/ 43 h 47"/>
                          <a:gd name="T28" fmla="*/ 5 w 48"/>
                          <a:gd name="T29" fmla="*/ 38 h 47"/>
                          <a:gd name="T30" fmla="*/ 0 w 48"/>
                          <a:gd name="T31" fmla="*/ 33 h 47"/>
                          <a:gd name="T32" fmla="*/ 0 w 48"/>
                          <a:gd name="T33" fmla="*/ 23 h 4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7">
                            <a:moveTo>
                              <a:pt x="0" y="23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3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7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3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7" o:spid="_x0000_s1026" style="position:absolute;margin-left:80pt;margin-top:-256.7pt;width:2.4pt;height:2.35pt;z-index:25157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" path="m,23l,14,5,4,14,,24,,34,r4,4l43,14r5,9l43,33r-5,5l34,43,24,47,14,43,5,38,,33,,23xe" fillcolor="#00a7d1" stroked="f">
              <v:path arrowok="t" o:connecttype="custom" o:connectlocs="0,14605;0,8890;3175,2540;8890,0;15240,0;21590,0;24130,2540;27305,8890;30480,14605;27305,20955;24130,24130;21590,27305;15240,29845;8890,27305;3175,24130;0,20955;0,14605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76832" behindDoc="0" locked="0" layoutInCell="1" allowOverlap="1">
              <wp:simplePos x="0" y="0"/>
              <wp:positionH relativeFrom="column">
                <wp:posOffset>3520440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30" name="Freeform 5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6" o:spid="_x0000_s1026" style="position:absolute;margin-left:277.2pt;margin-top:-56.25pt;width:2.4pt;height:2.4pt;z-index:25157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" path="m24,l34,5r9,5l48,14r,10l48,34r-5,9l34,48r-10,l14,48,10,43,5,34,,24,5,14r5,-4l14,5,24,xe" fillcolor="#00a7d1" stroked="f">
              <v:path arrowok="t" o:connecttype="custom" o:connectlocs="15240,0;21590,3175;27305,6350;30480,8890;30480,15240;30480,21590;27305,27305;21590,30480;15240,30480;8890,30480;6350,27305;3175,21590;0,15240;3175,8890;635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737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-3199765</wp:posOffset>
              </wp:positionV>
              <wp:extent cx="30480" cy="30480"/>
              <wp:effectExtent l="6350" t="635" r="1270" b="6985"/>
              <wp:wrapNone/>
              <wp:docPr id="2029" name="Freeform 5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3" o:spid="_x0000_s1026" style="position:absolute;margin-left:80pt;margin-top:-251.95pt;width:2.4pt;height:2.4pt;z-index:25157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" path="m,24l,15,5,5,14,,24,,34,r4,5l43,15r5,9l43,34r-5,5l34,48r-10,l14,48,5,39,,34,,24xe" fillcolor="#00a7d1" stroked="f">
              <v:path arrowok="t" o:connecttype="custom" o:connectlocs="0,15240;0,9525;3175,3175;8890,0;15240,0;21590,0;24130,3175;27305,9525;30480,15240;27305,21590;24130,24765;21590,30480;15240,30480;8890,30480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72736" behindDoc="0" locked="0" layoutInCell="1" allowOverlap="1">
              <wp:simplePos x="0" y="0"/>
              <wp:positionH relativeFrom="column">
                <wp:posOffset>3459480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2028" name="Freeform 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2" o:spid="_x0000_s1026" style="position:absolute;margin-left:272.4pt;margin-top:-56.25pt;width:2.4pt;height:2.4pt;z-index:25157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" path="m24,l34,5r9,5l48,14r,10l48,34r-5,9l34,48r-10,l14,48,10,43,5,34,,24,5,14r5,-4l14,5,24,xe" fillcolor="#00a7d1" stroked="f">
              <v:path arrowok="t" o:connecttype="custom" o:connectlocs="15240,0;21590,3175;27305,6350;30480,8890;30480,15240;30480,21590;27305,27305;21590,30480;15240,30480;8890,30480;6350,27305;3175,21590;0,15240;3175,8890;635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6966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-3138805</wp:posOffset>
              </wp:positionV>
              <wp:extent cx="30480" cy="30480"/>
              <wp:effectExtent l="6350" t="4445" r="1270" b="3175"/>
              <wp:wrapNone/>
              <wp:docPr id="2027" name="Freeform 5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4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4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9" o:spid="_x0000_s1026" style="position:absolute;margin-left:80pt;margin-top:-247.15pt;width:2.4pt;height:2.4pt;z-index:25156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" path="m,24l,15,5,10,14,,24,,34,r4,10l43,15r5,9l43,34,38,44r-4,4l24,48r-10,l5,44,,34,,24xe" fillcolor="#00a7d1" stroked="f">
              <v:path arrowok="t" o:connecttype="custom" o:connectlocs="0,15240;0,9525;3175,6350;8890,0;15240,0;21590,0;24130,6350;27305,9525;30480,15240;27305,21590;24130,27940;21590,30480;15240,30480;8890,30480;3175,27940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68640" behindDoc="0" locked="0" layoutInCell="1" allowOverlap="1">
              <wp:simplePos x="0" y="0"/>
              <wp:positionH relativeFrom="column">
                <wp:posOffset>3398520</wp:posOffset>
              </wp:positionH>
              <wp:positionV relativeFrom="paragraph">
                <wp:posOffset>-714375</wp:posOffset>
              </wp:positionV>
              <wp:extent cx="30480" cy="30480"/>
              <wp:effectExtent l="7620" t="0" r="0" b="7620"/>
              <wp:wrapNone/>
              <wp:docPr id="2026" name="Freeform 5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8" o:spid="_x0000_s1026" style="position:absolute;margin-left:267.6pt;margin-top:-56.25pt;width:2.4pt;height:2.4pt;z-index:25156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" path="m24,l34,5r9,5l48,14r,10l48,34r-5,9l34,48r-10,l14,48,5,43,,34,,24,,14,5,10,14,5,24,xe" fillcolor="#00a7d1" stroked="f">
              <v:path arrowok="t" o:connecttype="custom" o:connectlocs="15240,0;21590,3175;27305,6350;30480,8890;30480,15240;30480,21590;27305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6556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-3077845</wp:posOffset>
              </wp:positionV>
              <wp:extent cx="30480" cy="30480"/>
              <wp:effectExtent l="6350" t="8255" r="1270" b="8890"/>
              <wp:wrapNone/>
              <wp:docPr id="2025" name="Freeform 5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5" o:spid="_x0000_s1026" style="position:absolute;margin-left:80pt;margin-top:-242.35pt;width:2.4pt;height:2.4pt;z-index: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64544" behindDoc="0" locked="0" layoutInCell="1" allowOverlap="1">
              <wp:simplePos x="0" y="0"/>
              <wp:positionH relativeFrom="column">
                <wp:posOffset>3337560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2024" name="Freeform 5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4" o:spid="_x0000_s1026" style="position:absolute;margin-left:262.8pt;margin-top:-56.25pt;width:2.4pt;height:2.4pt;z-index:25156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6147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-3016885</wp:posOffset>
              </wp:positionV>
              <wp:extent cx="30480" cy="33655"/>
              <wp:effectExtent l="6350" t="2540" r="1270" b="1905"/>
              <wp:wrapNone/>
              <wp:docPr id="2023" name="Freeform 5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9 h 53"/>
                          <a:gd name="T2" fmla="*/ 0 w 48"/>
                          <a:gd name="T3" fmla="*/ 19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9 h 53"/>
                          <a:gd name="T16" fmla="*/ 48 w 48"/>
                          <a:gd name="T17" fmla="*/ 29 h 53"/>
                          <a:gd name="T18" fmla="*/ 43 w 48"/>
                          <a:gd name="T19" fmla="*/ 34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4 h 53"/>
                          <a:gd name="T32" fmla="*/ 0 w 48"/>
                          <a:gd name="T33" fmla="*/ 29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9"/>
                            </a:moveTo>
                            <a:lnTo>
                              <a:pt x="0" y="19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9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1" o:spid="_x0000_s1026" style="position:absolute;margin-left:80pt;margin-top:-237.55pt;width:2.4pt;height:2.65pt;z-index:25156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" path="m,29l,19,5,10,14,5,24,,34,5r4,5l43,19r5,10l43,34r-5,9l34,48,24,53,14,48,5,43,,34,,29xe" fillcolor="#00a7d1" stroked="f">
              <v:path arrowok="t" o:connecttype="custom" o:connectlocs="0,18415;0,12065;3175,6350;8890,3175;15240,0;21590,3175;24130,6350;27305,12065;30480,18415;27305,21590;24130,27305;21590,30480;15240,33655;8890,30480;3175,27305;0,21590;0,18415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60448" behindDoc="0" locked="0" layoutInCell="1" allowOverlap="1">
              <wp:simplePos x="0" y="0"/>
              <wp:positionH relativeFrom="column">
                <wp:posOffset>3276600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22" name="Freeform 5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0" o:spid="_x0000_s1026" style="position:absolute;margin-left:258pt;margin-top:-56.25pt;width:2.4pt;height:2.4pt;z-index:25156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" path="m24,l34,5r5,5l43,14r5,10l43,34r-4,9l34,48r-10,l15,48,5,43,,34,,24,,14,5,10,15,5,24,xe" fillcolor="#00a7d1" stroked="f">
              <v:path arrowok="t" o:connecttype="custom" o:connectlocs="15240,0;21590,3175;24765,6350;27305,8890;30480,15240;27305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573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-2952750</wp:posOffset>
              </wp:positionV>
              <wp:extent cx="30480" cy="30480"/>
              <wp:effectExtent l="6350" t="0" r="1270" b="7620"/>
              <wp:wrapNone/>
              <wp:docPr id="2021" name="Freeform 5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7" o:spid="_x0000_s1026" style="position:absolute;margin-left:80pt;margin-top:-232.5pt;width:2.4pt;height:2.4pt;z-index: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" path="m,24l,14,5,5,14,,24,,34,r4,5l43,14r5,10l43,34r-5,4l34,43,24,48,14,43,5,38,,34,,24xe" fillcolor="#00a7d1" stroked="f">
              <v:path arrowok="t" o:connecttype="custom" o:connectlocs="0,15240;0,8890;3175,3175;8890,0;15240,0;21590,0;24130,3175;27305,8890;30480,15240;27305,21590;24130,24130;21590,27305;15240,30480;8890,27305;3175,24130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56352" behindDoc="0" locked="0" layoutInCell="1" allowOverlap="1">
              <wp:simplePos x="0" y="0"/>
              <wp:positionH relativeFrom="column">
                <wp:posOffset>3212465</wp:posOffset>
              </wp:positionH>
              <wp:positionV relativeFrom="paragraph">
                <wp:posOffset>-714375</wp:posOffset>
              </wp:positionV>
              <wp:extent cx="30480" cy="30480"/>
              <wp:effectExtent l="2540" t="0" r="5080" b="7620"/>
              <wp:wrapNone/>
              <wp:docPr id="2020" name="Freeform 5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6" o:spid="_x0000_s1026" style="position:absolute;margin-left:252.95pt;margin-top:-56.25pt;width:2.4pt;height:2.4pt;z-index:25155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532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-2891790</wp:posOffset>
              </wp:positionV>
              <wp:extent cx="30480" cy="30480"/>
              <wp:effectExtent l="6350" t="3810" r="1270" b="3810"/>
              <wp:wrapNone/>
              <wp:docPr id="2019" name="Freeform 5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3" o:spid="_x0000_s1026" style="position:absolute;margin-left:80pt;margin-top:-227.7pt;width:2.4pt;height:2.4pt;z-index:2515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" path="m,24l,14,5,5,14,,24,,34,r4,5l43,14r5,10l43,33,38,43r-4,5l24,48r-10,l5,43,,33,,24xe" fillcolor="#00a7d1" stroked="f">
              <v:path arrowok="t" o:connecttype="custom" o:connectlocs="0,15240;0,8890;3175,3175;8890,0;15240,0;21590,0;24130,317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52256" behindDoc="0" locked="0" layoutInCell="1" allowOverlap="1">
              <wp:simplePos x="0" y="0"/>
              <wp:positionH relativeFrom="column">
                <wp:posOffset>3151505</wp:posOffset>
              </wp:positionH>
              <wp:positionV relativeFrom="paragraph">
                <wp:posOffset>-714375</wp:posOffset>
              </wp:positionV>
              <wp:extent cx="30480" cy="30480"/>
              <wp:effectExtent l="8255" t="0" r="8890" b="7620"/>
              <wp:wrapNone/>
              <wp:docPr id="2018" name="Freeform 5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2" o:spid="_x0000_s1026" style="position:absolute;margin-left:248.15pt;margin-top:-56.25pt;width:2.4pt;height:2.4pt;z-index: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" path="m24,l34,5r10,5l48,14r,10l48,34r-4,9l34,48r-10,l15,48,10,43,,34,,24,,14,10,10,15,5,24,xe" fillcolor="#00a7d1" stroked="f">
              <v:path arrowok="t" o:connecttype="custom" o:connectlocs="15240,0;21590,3175;27940,6350;30480,8890;30480,15240;30480,21590;27940,27305;21590,30480;15240,30480;9525,30480;6350,27305;0,21590;0,15240;0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4918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-2830830</wp:posOffset>
              </wp:positionV>
              <wp:extent cx="30480" cy="30480"/>
              <wp:effectExtent l="6350" t="7620" r="1270" b="0"/>
              <wp:wrapNone/>
              <wp:docPr id="2017" name="Freeform 5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9" o:spid="_x0000_s1026" style="position:absolute;margin-left:80pt;margin-top:-222.9pt;width:2.4pt;height:2.4pt;z-index:25154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pWdhA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" path="m,24l,14,5,9,14,5,24,,34,5r4,4l43,14r5,10l43,33,38,43r-4,5l24,48r-10,l5,43,,33,,24xe" fillcolor="#00a7d1" stroked="f">
              <v:path arrowok="t" o:connecttype="custom" o:connectlocs="0,15240;0,8890;3175,5715;8890,3175;15240,0;21590,3175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48160" behindDoc="0" locked="0" layoutInCell="1" allowOverlap="1">
              <wp:simplePos x="0" y="0"/>
              <wp:positionH relativeFrom="column">
                <wp:posOffset>3091180</wp:posOffset>
              </wp:positionH>
              <wp:positionV relativeFrom="paragraph">
                <wp:posOffset>-714375</wp:posOffset>
              </wp:positionV>
              <wp:extent cx="29845" cy="30480"/>
              <wp:effectExtent l="5080" t="0" r="3175" b="7620"/>
              <wp:wrapNone/>
              <wp:docPr id="2016" name="Freeform 5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9845" cy="30480"/>
                      </a:xfrm>
                      <a:custGeom>
                        <a:avLst/>
                        <a:gdLst>
                          <a:gd name="T0" fmla="*/ 23 w 47"/>
                          <a:gd name="T1" fmla="*/ 0 h 48"/>
                          <a:gd name="T2" fmla="*/ 33 w 47"/>
                          <a:gd name="T3" fmla="*/ 5 h 48"/>
                          <a:gd name="T4" fmla="*/ 43 w 47"/>
                          <a:gd name="T5" fmla="*/ 10 h 48"/>
                          <a:gd name="T6" fmla="*/ 47 w 47"/>
                          <a:gd name="T7" fmla="*/ 14 h 48"/>
                          <a:gd name="T8" fmla="*/ 47 w 47"/>
                          <a:gd name="T9" fmla="*/ 24 h 48"/>
                          <a:gd name="T10" fmla="*/ 47 w 47"/>
                          <a:gd name="T11" fmla="*/ 34 h 48"/>
                          <a:gd name="T12" fmla="*/ 43 w 47"/>
                          <a:gd name="T13" fmla="*/ 43 h 48"/>
                          <a:gd name="T14" fmla="*/ 33 w 47"/>
                          <a:gd name="T15" fmla="*/ 48 h 48"/>
                          <a:gd name="T16" fmla="*/ 23 w 47"/>
                          <a:gd name="T17" fmla="*/ 48 h 48"/>
                          <a:gd name="T18" fmla="*/ 14 w 47"/>
                          <a:gd name="T19" fmla="*/ 48 h 48"/>
                          <a:gd name="T20" fmla="*/ 4 w 47"/>
                          <a:gd name="T21" fmla="*/ 43 h 48"/>
                          <a:gd name="T22" fmla="*/ 0 w 47"/>
                          <a:gd name="T23" fmla="*/ 34 h 48"/>
                          <a:gd name="T24" fmla="*/ 0 w 47"/>
                          <a:gd name="T25" fmla="*/ 24 h 48"/>
                          <a:gd name="T26" fmla="*/ 0 w 47"/>
                          <a:gd name="T27" fmla="*/ 14 h 48"/>
                          <a:gd name="T28" fmla="*/ 4 w 47"/>
                          <a:gd name="T29" fmla="*/ 10 h 48"/>
                          <a:gd name="T30" fmla="*/ 14 w 47"/>
                          <a:gd name="T31" fmla="*/ 5 h 48"/>
                          <a:gd name="T32" fmla="*/ 23 w 47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7" h="48">
                            <a:moveTo>
                              <a:pt x="23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7" y="14"/>
                            </a:lnTo>
                            <a:lnTo>
                              <a:pt x="47" y="24"/>
                            </a:lnTo>
                            <a:lnTo>
                              <a:pt x="47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3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3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8" o:spid="_x0000_s1026" style="position:absolute;margin-left:243.4pt;margin-top:-56.25pt;width:2.35pt;height:2.4pt;z-index:2515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" path="m23,l33,5r10,5l47,14r,10l47,34r-4,9l33,48r-10,l14,48,4,43,,34,,24,,14,4,10,14,5,23,xe" fillcolor="#00a7d1" stroked="f">
              <v:path arrowok="t" o:connecttype="custom" o:connectlocs="14605,0;20955,3175;27305,6350;29845,8890;29845,15240;29845,21590;27305,27305;20955,30480;14605,30480;8890,30480;2540,27305;0,21590;0,15240;0,8890;2540,6350;8890,3175;14605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4508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-2769870</wp:posOffset>
              </wp:positionV>
              <wp:extent cx="30480" cy="30480"/>
              <wp:effectExtent l="6350" t="1905" r="1270" b="5715"/>
              <wp:wrapNone/>
              <wp:docPr id="2015" name="Freeform 5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5" o:spid="_x0000_s1026" style="position:absolute;margin-left:80pt;margin-top:-218.1pt;width:2.4pt;height:2.4pt;z-index: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04hA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" path="m,24l,14,5,9,14,5,24,,34,5r4,4l43,14r5,10l43,33,38,43r-4,5l24,48r-10,l5,43,,33,,24xe" fillcolor="#00a7d1" stroked="f">
              <v:path arrowok="t" o:connecttype="custom" o:connectlocs="0,15240;0,8890;3175,5715;8890,3175;15240,0;21590,3175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44064" behindDoc="0" locked="0" layoutInCell="1" allowOverlap="1">
              <wp:simplePos x="0" y="0"/>
              <wp:positionH relativeFrom="column">
                <wp:posOffset>3030220</wp:posOffset>
              </wp:positionH>
              <wp:positionV relativeFrom="paragraph">
                <wp:posOffset>-714375</wp:posOffset>
              </wp:positionV>
              <wp:extent cx="30480" cy="30480"/>
              <wp:effectExtent l="1270" t="0" r="6350" b="7620"/>
              <wp:wrapNone/>
              <wp:docPr id="2014" name="Freeform 5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4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4" o:spid="_x0000_s1026" style="position:absolute;margin-left:238.6pt;margin-top:-56.25pt;width:2.4pt;height:2.4pt;z-index:2515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" path="m24,r9,5l38,10r5,4l48,24,43,34r-5,9l33,48r-9,l14,48,4,43,,34,,24,,14,4,10,14,5,24,xe" fillcolor="#00a7d1" stroked="f">
              <v:path arrowok="t" o:connecttype="custom" o:connectlocs="15240,0;20955,3175;24130,6350;27305,8890;30480,15240;27305,21590;24130,27305;20955,30480;15240,30480;8890,30480;2540,27305;0,21590;0,15240;0,8890;254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4099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-2706370</wp:posOffset>
              </wp:positionV>
              <wp:extent cx="30480" cy="30480"/>
              <wp:effectExtent l="6350" t="8255" r="1270" b="8890"/>
              <wp:wrapNone/>
              <wp:docPr id="2013" name="Freeform 5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4 h 48"/>
                          <a:gd name="T24" fmla="*/ 24 w 48"/>
                          <a:gd name="T25" fmla="*/ 48 h 48"/>
                          <a:gd name="T26" fmla="*/ 14 w 48"/>
                          <a:gd name="T27" fmla="*/ 44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4"/>
                            </a:lnTo>
                            <a:lnTo>
                              <a:pt x="24" y="48"/>
                            </a:lnTo>
                            <a:lnTo>
                              <a:pt x="14" y="44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1" o:spid="_x0000_s1026" style="position:absolute;margin-left:80pt;margin-top:-213.1pt;width:2.4pt;height:2.4pt;z-index: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" path="m,24l,15,5,5,14,,24,,34,r4,5l43,15r5,9l43,34r-5,5l34,44,24,48,14,44,5,39,,34,,24xe" fillcolor="#00a7d1" stroked="f">
              <v:path arrowok="t" o:connecttype="custom" o:connectlocs="0,15240;0,9525;3175,3175;8890,0;15240,0;21590,0;24130,3175;27305,9525;30480,15240;27305,21590;24130,24765;21590,27940;15240,30480;8890,27940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39968" behindDoc="0" locked="0" layoutInCell="1" allowOverlap="1">
              <wp:simplePos x="0" y="0"/>
              <wp:positionH relativeFrom="column">
                <wp:posOffset>2966085</wp:posOffset>
              </wp:positionH>
              <wp:positionV relativeFrom="paragraph">
                <wp:posOffset>-714375</wp:posOffset>
              </wp:positionV>
              <wp:extent cx="33655" cy="30480"/>
              <wp:effectExtent l="3810" t="0" r="635" b="7620"/>
              <wp:wrapNone/>
              <wp:docPr id="2012" name="Freeform 5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3 w 53"/>
                          <a:gd name="T3" fmla="*/ 5 h 48"/>
                          <a:gd name="T4" fmla="*/ 43 w 53"/>
                          <a:gd name="T5" fmla="*/ 10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43 h 48"/>
                          <a:gd name="T14" fmla="*/ 33 w 53"/>
                          <a:gd name="T15" fmla="*/ 48 h 48"/>
                          <a:gd name="T16" fmla="*/ 29 w 53"/>
                          <a:gd name="T17" fmla="*/ 48 h 48"/>
                          <a:gd name="T18" fmla="*/ 19 w 53"/>
                          <a:gd name="T19" fmla="*/ 48 h 48"/>
                          <a:gd name="T20" fmla="*/ 9 w 53"/>
                          <a:gd name="T21" fmla="*/ 43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9 w 53"/>
                          <a:gd name="T29" fmla="*/ 10 h 48"/>
                          <a:gd name="T30" fmla="*/ 19 w 53"/>
                          <a:gd name="T31" fmla="*/ 5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19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9" y="5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0" o:spid="_x0000_s1026" style="position:absolute;margin-left:233.55pt;margin-top:-56.25pt;width:2.65pt;height:2.4pt;z-index: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" path="m29,r4,5l43,10r5,4l53,24,48,34r-5,9l33,48r-4,l19,48,9,43,5,34,,24,5,14,9,10,19,5,29,xe" fillcolor="#00a7d1" stroked="f">
              <v:path arrowok="t" o:connecttype="custom" o:connectlocs="18415,0;20955,3175;27305,6350;30480,8890;33655,15240;30480,21590;27305,27305;20955,30480;18415,30480;12065,30480;5715,27305;3175,21590;0,15240;3175,8890;5715,6350;12065,3175;18415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3689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-2645410</wp:posOffset>
              </wp:positionV>
              <wp:extent cx="30480" cy="30480"/>
              <wp:effectExtent l="6350" t="2540" r="1270" b="5080"/>
              <wp:wrapNone/>
              <wp:docPr id="2011" name="Freeform 5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4 h 48"/>
                          <a:gd name="T24" fmla="*/ 24 w 48"/>
                          <a:gd name="T25" fmla="*/ 48 h 48"/>
                          <a:gd name="T26" fmla="*/ 14 w 48"/>
                          <a:gd name="T27" fmla="*/ 44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4"/>
                            </a:lnTo>
                            <a:lnTo>
                              <a:pt x="24" y="48"/>
                            </a:lnTo>
                            <a:lnTo>
                              <a:pt x="14" y="44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7" o:spid="_x0000_s1026" style="position:absolute;margin-left:80pt;margin-top:-208.3pt;width:2.4pt;height:2.4pt;z-index:2515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b9C6hg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" path="m,24l,15,5,5,14,,24,,34,r4,5l43,15r5,9l43,34r-5,5l34,44,24,48,14,44,5,39,,34,,24xe" fillcolor="#00a7d1" stroked="f">
              <v:path arrowok="t" o:connecttype="custom" o:connectlocs="0,15240;0,9525;3175,3175;8890,0;15240,0;21590,0;24130,3175;27305,9525;30480,15240;27305,21590;24130,24765;21590,27940;15240,30480;8890,27940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35872" behindDoc="0" locked="0" layoutInCell="1" allowOverlap="1">
              <wp:simplePos x="0" y="0"/>
              <wp:positionH relativeFrom="column">
                <wp:posOffset>2905125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2010" name="Freeform 5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6" o:spid="_x0000_s1026" style="position:absolute;margin-left:228.75pt;margin-top:-56.25pt;width:2.4pt;height:2.4pt;z-index:2515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" path="m24,r9,5l43,10r5,4l48,24r,10l43,43,33,48r-9,l14,48,9,43,5,34,,24,5,14,9,10,14,5,24,xe" fillcolor="#00a7d1" stroked="f">
              <v:path arrowok="t" o:connecttype="custom" o:connectlocs="15240,0;20955,3175;27305,6350;30480,8890;30480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3280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-2584450</wp:posOffset>
              </wp:positionV>
              <wp:extent cx="30480" cy="30480"/>
              <wp:effectExtent l="6350" t="6350" r="1270" b="1270"/>
              <wp:wrapNone/>
              <wp:docPr id="2009" name="Freeform 5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3" o:spid="_x0000_s1026" style="position:absolute;margin-left:80pt;margin-top:-203.5pt;width:2.4pt;height:2.4pt;z-index:2515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" path="m,24l,15,5,5,14,,24,,34,r4,5l43,15r5,9l43,34r-5,9l34,48r-10,l14,48,5,43,,34,,24xe" fillcolor="#00a7d1" stroked="f">
              <v:path arrowok="t" o:connecttype="custom" o:connectlocs="0,15240;0,9525;3175,3175;8890,0;15240,0;21590,0;24130,3175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31776" behindDoc="0" locked="0" layoutInCell="1" allowOverlap="1">
              <wp:simplePos x="0" y="0"/>
              <wp:positionH relativeFrom="column">
                <wp:posOffset>2844165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2008" name="Freeform 5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10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2" o:spid="_x0000_s1026" style="position:absolute;margin-left:223.95pt;margin-top:-56.25pt;width:2.4pt;height:2.4pt;z-index:25153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" path="m24,l34,5r9,5l48,14r,10l48,34r-5,9l34,48r-10,l14,48,10,43,,34,,24,,14,10,10,14,5,24,xe" fillcolor="#00a7d1" stroked="f">
              <v:path arrowok="t" o:connecttype="custom" o:connectlocs="15240,0;21590,3175;27305,6350;30480,8890;30480,15240;30480,21590;27305,27305;21590,30480;15240,30480;8890,30480;6350,27305;0,21590;0,15240;0,8890;6350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870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-2523490</wp:posOffset>
              </wp:positionV>
              <wp:extent cx="30480" cy="30480"/>
              <wp:effectExtent l="6350" t="635" r="1270" b="6985"/>
              <wp:wrapNone/>
              <wp:docPr id="2007" name="Freeform 5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9" o:spid="_x0000_s1026" style="position:absolute;margin-left:80pt;margin-top:-198.7pt;width:2.4pt;height:2.4pt;z-index:2515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7680" behindDoc="0" locked="0" layoutInCell="1" allowOverlap="1">
              <wp:simplePos x="0" y="0"/>
              <wp:positionH relativeFrom="column">
                <wp:posOffset>2783205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2006" name="Freeform 5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8" o:spid="_x0000_s1026" style="position:absolute;margin-left:219.15pt;margin-top:-56.25pt;width:2.4pt;height:2.4pt;z-index:2515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" path="m24,l34,5r4,5l48,14r,10l48,34,38,43r-4,5l24,48r-10,l5,43,,34,,24,,14,5,10,14,5,24,xe" fillcolor="#00a7d1" stroked="f">
              <v:path arrowok="t" o:connecttype="custom" o:connectlocs="15240,0;21590,3175;24130,6350;30480,8890;30480,15240;30480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563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-5170170</wp:posOffset>
              </wp:positionV>
              <wp:extent cx="30480" cy="30480"/>
              <wp:effectExtent l="6350" t="1905" r="1270" b="5715"/>
              <wp:wrapNone/>
              <wp:docPr id="2005" name="Freeform 5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6" o:spid="_x0000_s1026" style="position:absolute;margin-left:80pt;margin-top:-407.1pt;width:2.4pt;height:2.4pt;z-index:2515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460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-2462530</wp:posOffset>
              </wp:positionV>
              <wp:extent cx="30480" cy="30480"/>
              <wp:effectExtent l="6350" t="4445" r="1270" b="3175"/>
              <wp:wrapNone/>
              <wp:docPr id="2004" name="Freeform 5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5" o:spid="_x0000_s1026" style="position:absolute;margin-left:80pt;margin-top:-193.9pt;width:2.4pt;height:2.4pt;z-index:2515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3584" behindDoc="0" locked="0" layoutInCell="1" allowOverlap="1">
              <wp:simplePos x="0" y="0"/>
              <wp:positionH relativeFrom="column">
                <wp:posOffset>2722245</wp:posOffset>
              </wp:positionH>
              <wp:positionV relativeFrom="paragraph">
                <wp:posOffset>-714375</wp:posOffset>
              </wp:positionV>
              <wp:extent cx="30480" cy="30480"/>
              <wp:effectExtent l="7620" t="0" r="0" b="7620"/>
              <wp:wrapNone/>
              <wp:docPr id="2003" name="Freeform 5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4" o:spid="_x0000_s1026" style="position:absolute;margin-left:214.35pt;margin-top:-56.25pt;width:2.4pt;height:2.4pt;z-index:25152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153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-5106035</wp:posOffset>
              </wp:positionV>
              <wp:extent cx="30480" cy="30480"/>
              <wp:effectExtent l="6350" t="8890" r="1270" b="8255"/>
              <wp:wrapNone/>
              <wp:docPr id="2002" name="Freeform 5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2" o:spid="_x0000_s1026" style="position:absolute;margin-left:80pt;margin-top:-402.05pt;width:2.4pt;height:2.4pt;z-index:25152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2051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-2398395</wp:posOffset>
              </wp:positionV>
              <wp:extent cx="30480" cy="30480"/>
              <wp:effectExtent l="6350" t="1905" r="1270" b="5715"/>
              <wp:wrapNone/>
              <wp:docPr id="2001" name="Freeform 5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1" o:spid="_x0000_s1026" style="position:absolute;margin-left:80pt;margin-top:-188.85pt;width:2.4pt;height:2.4pt;z-index:25152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9488" behindDoc="0" locked="0" layoutInCell="1" allowOverlap="1">
              <wp:simplePos x="0" y="0"/>
              <wp:positionH relativeFrom="column">
                <wp:posOffset>2658110</wp:posOffset>
              </wp:positionH>
              <wp:positionV relativeFrom="paragraph">
                <wp:posOffset>-714375</wp:posOffset>
              </wp:positionV>
              <wp:extent cx="33655" cy="30480"/>
              <wp:effectExtent l="635" t="0" r="3810" b="7620"/>
              <wp:wrapNone/>
              <wp:docPr id="2000" name="Freeform 5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4 w 53"/>
                          <a:gd name="T1" fmla="*/ 0 h 48"/>
                          <a:gd name="T2" fmla="*/ 34 w 53"/>
                          <a:gd name="T3" fmla="*/ 5 h 48"/>
                          <a:gd name="T4" fmla="*/ 43 w 53"/>
                          <a:gd name="T5" fmla="*/ 10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43 h 48"/>
                          <a:gd name="T14" fmla="*/ 34 w 53"/>
                          <a:gd name="T15" fmla="*/ 48 h 48"/>
                          <a:gd name="T16" fmla="*/ 24 w 53"/>
                          <a:gd name="T17" fmla="*/ 48 h 48"/>
                          <a:gd name="T18" fmla="*/ 19 w 53"/>
                          <a:gd name="T19" fmla="*/ 48 h 48"/>
                          <a:gd name="T20" fmla="*/ 10 w 53"/>
                          <a:gd name="T21" fmla="*/ 43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10 h 48"/>
                          <a:gd name="T30" fmla="*/ 19 w 53"/>
                          <a:gd name="T31" fmla="*/ 5 h 48"/>
                          <a:gd name="T32" fmla="*/ 24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9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0" o:spid="_x0000_s1026" style="position:absolute;margin-left:209.3pt;margin-top:-56.25pt;width:2.65pt;height:2.4pt;z-index:25151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" path="m24,l34,5r9,5l48,14r5,10l48,34r-5,9l34,48r-10,l19,48,10,43,5,34,,24,5,14r5,-4l19,5,24,xe" fillcolor="#00a7d1" stroked="f">
              <v:path arrowok="t" o:connecttype="custom" o:connectlocs="15240,0;21590,3175;27305,6350;30480,8890;33655,15240;30480,21590;27305,27305;21590,30480;15240,30480;12065,30480;6350,27305;3175,21590;0,15240;3175,8890;6350,6350;1206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744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-5045075</wp:posOffset>
              </wp:positionV>
              <wp:extent cx="30480" cy="30480"/>
              <wp:effectExtent l="6350" t="3175" r="1270" b="4445"/>
              <wp:wrapNone/>
              <wp:docPr id="1999" name="Freeform 5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8" o:spid="_x0000_s1026" style="position:absolute;margin-left:80pt;margin-top:-397.25pt;width:2.4pt;height:2.4pt;z-index:25151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641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-2337435</wp:posOffset>
              </wp:positionV>
              <wp:extent cx="30480" cy="30480"/>
              <wp:effectExtent l="6350" t="5715" r="1270" b="1905"/>
              <wp:wrapNone/>
              <wp:docPr id="1998" name="Freeform 5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7" o:spid="_x0000_s1026" style="position:absolute;margin-left:80pt;margin-top:-184.05pt;width:2.4pt;height:2.4pt;z-index:2515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" path="m,24l,14,5,5,14,,24,,34,r4,5l43,14r5,10l43,33r-5,5l34,48r-10,l14,48,5,38,,33,,24xe" fillcolor="#00a7d1" stroked="f">
              <v:path arrowok="t" o:connecttype="custom" o:connectlocs="0,15240;0,8890;3175,3175;8890,0;15240,0;21590,0;24130,3175;27305,8890;30480,15240;27305,20955;24130,24130;21590,30480;15240,30480;8890,30480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5392" behindDoc="0" locked="0" layoutInCell="1" allowOverlap="1">
              <wp:simplePos x="0" y="0"/>
              <wp:positionH relativeFrom="column">
                <wp:posOffset>2597150</wp:posOffset>
              </wp:positionH>
              <wp:positionV relativeFrom="paragraph">
                <wp:posOffset>-714375</wp:posOffset>
              </wp:positionV>
              <wp:extent cx="30480" cy="30480"/>
              <wp:effectExtent l="6350" t="0" r="1270" b="7620"/>
              <wp:wrapNone/>
              <wp:docPr id="1997" name="Freeform 5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6" o:spid="_x0000_s1026" style="position:absolute;margin-left:204.5pt;margin-top:-56.25pt;width:2.4pt;height:2.4pt;z-index:25151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" path="m24,l34,5r10,5l48,14r,10l48,34r-4,9l34,48r-10,l15,48,10,43,5,34,,24,5,14r5,-4l15,5,24,xe" fillcolor="#00a7d1" stroked="f">
              <v:path arrowok="t" o:connecttype="custom" o:connectlocs="15240,0;21590,3175;27940,6350;30480,8890;30480,15240;30480,21590;27940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334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-4984115</wp:posOffset>
              </wp:positionV>
              <wp:extent cx="30480" cy="30480"/>
              <wp:effectExtent l="6350" t="6985" r="1270" b="635"/>
              <wp:wrapNone/>
              <wp:docPr id="1996" name="Freeform 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4" o:spid="_x0000_s1026" style="position:absolute;margin-left:80pt;margin-top:-392.45pt;width:2.4pt;height:2.4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" path="m,24l,14,5,5,14,,24,,34,r4,5l43,14r5,10l43,33,38,43r-4,5l24,48r-10,l5,43,,33,,24xe" fillcolor="#00a7d1" stroked="f">
              <v:path arrowok="t" o:connecttype="custom" o:connectlocs="0,15240;0,8890;3175,3175;8890,0;15240,0;21590,0;24130,317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232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-2276475</wp:posOffset>
              </wp:positionV>
              <wp:extent cx="30480" cy="30480"/>
              <wp:effectExtent l="6350" t="0" r="1270" b="7620"/>
              <wp:wrapNone/>
              <wp:docPr id="1995" name="Freeform 5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3" o:spid="_x0000_s1026" style="position:absolute;margin-left:80pt;margin-top:-179.25pt;width:2.4pt;height:2.4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" path="m,24l,14,5,9,14,,24,,34,r4,9l43,14r5,10l43,33,38,43r-4,5l24,48r-10,l5,43,,33,,24xe" fillcolor="#00a7d1" stroked="f">
              <v:path arrowok="t" o:connecttype="custom" o:connectlocs="0,15240;0,8890;3175,5715;8890,0;15240,0;21590,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11296" behindDoc="0" locked="0" layoutInCell="1" allowOverlap="1">
              <wp:simplePos x="0" y="0"/>
              <wp:positionH relativeFrom="column">
                <wp:posOffset>2536190</wp:posOffset>
              </wp:positionH>
              <wp:positionV relativeFrom="paragraph">
                <wp:posOffset>-714375</wp:posOffset>
              </wp:positionV>
              <wp:extent cx="30480" cy="30480"/>
              <wp:effectExtent l="2540" t="0" r="5080" b="7620"/>
              <wp:wrapNone/>
              <wp:docPr id="1994" name="Freeform 5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2" o:spid="_x0000_s1026" style="position:absolute;margin-left:199.7pt;margin-top:-56.25pt;width:2.4pt;height:2.4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" path="m24,l34,5r10,5l48,14r,10l48,34r-4,9l34,48r-10,l15,48,10,43,,34,,24,,14,10,10,15,5,24,xe" fillcolor="#00a7d1" stroked="f">
              <v:path arrowok="t" o:connecttype="custom" o:connectlocs="15240,0;21590,3175;27940,6350;30480,8890;30480,15240;30480,21590;27940,27305;21590,30480;15240,30480;9525,30480;6350,27305;0,21590;0,15240;0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924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-4923155</wp:posOffset>
              </wp:positionV>
              <wp:extent cx="30480" cy="30480"/>
              <wp:effectExtent l="6350" t="1270" r="1270" b="6350"/>
              <wp:wrapNone/>
              <wp:docPr id="1993" name="Freeform 5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0" o:spid="_x0000_s1026" style="position:absolute;margin-left:80pt;margin-top:-387.65pt;width:2.4pt;height:2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822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-2215515</wp:posOffset>
              </wp:positionV>
              <wp:extent cx="30480" cy="30480"/>
              <wp:effectExtent l="6350" t="3810" r="1270" b="3810"/>
              <wp:wrapNone/>
              <wp:docPr id="1992" name="Freeform 4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9" o:spid="_x0000_s1026" style="position:absolute;margin-left:80pt;margin-top:-174.45pt;width:2.4pt;height:2.4pt;z-index:2515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7200" behindDoc="0" locked="0" layoutInCell="1" allowOverlap="1">
              <wp:simplePos x="0" y="0"/>
              <wp:positionH relativeFrom="column">
                <wp:posOffset>2475230</wp:posOffset>
              </wp:positionH>
              <wp:positionV relativeFrom="paragraph">
                <wp:posOffset>-714375</wp:posOffset>
              </wp:positionV>
              <wp:extent cx="30480" cy="30480"/>
              <wp:effectExtent l="8255" t="0" r="8890" b="7620"/>
              <wp:wrapNone/>
              <wp:docPr id="1991" name="Freeform 4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8" o:spid="_x0000_s1026" style="position:absolute;margin-left:194.9pt;margin-top:-56.25pt;width:2.4pt;height:2.4pt;z-index:25150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" path="m24,l34,5r5,5l48,14r,10l48,34r-9,9l34,48r-10,l15,48,5,43,,34,,24,,14,5,10,15,5,24,xe" fillcolor="#00a7d1" stroked="f">
              <v:path arrowok="t" o:connecttype="custom" o:connectlocs="15240,0;21590,3175;24765,6350;30480,8890;30480,15240;3048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515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-4862195</wp:posOffset>
              </wp:positionV>
              <wp:extent cx="30480" cy="33020"/>
              <wp:effectExtent l="6350" t="5080" r="1270" b="0"/>
              <wp:wrapNone/>
              <wp:docPr id="1990" name="Freeform 4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020"/>
                      </a:xfrm>
                      <a:custGeom>
                        <a:avLst/>
                        <a:gdLst>
                          <a:gd name="T0" fmla="*/ 0 w 48"/>
                          <a:gd name="T1" fmla="*/ 24 h 52"/>
                          <a:gd name="T2" fmla="*/ 0 w 48"/>
                          <a:gd name="T3" fmla="*/ 14 h 52"/>
                          <a:gd name="T4" fmla="*/ 5 w 48"/>
                          <a:gd name="T5" fmla="*/ 9 h 52"/>
                          <a:gd name="T6" fmla="*/ 14 w 48"/>
                          <a:gd name="T7" fmla="*/ 4 h 52"/>
                          <a:gd name="T8" fmla="*/ 24 w 48"/>
                          <a:gd name="T9" fmla="*/ 0 h 52"/>
                          <a:gd name="T10" fmla="*/ 34 w 48"/>
                          <a:gd name="T11" fmla="*/ 4 h 52"/>
                          <a:gd name="T12" fmla="*/ 38 w 48"/>
                          <a:gd name="T13" fmla="*/ 9 h 52"/>
                          <a:gd name="T14" fmla="*/ 43 w 48"/>
                          <a:gd name="T15" fmla="*/ 14 h 52"/>
                          <a:gd name="T16" fmla="*/ 48 w 48"/>
                          <a:gd name="T17" fmla="*/ 24 h 52"/>
                          <a:gd name="T18" fmla="*/ 43 w 48"/>
                          <a:gd name="T19" fmla="*/ 33 h 52"/>
                          <a:gd name="T20" fmla="*/ 38 w 48"/>
                          <a:gd name="T21" fmla="*/ 43 h 52"/>
                          <a:gd name="T22" fmla="*/ 34 w 48"/>
                          <a:gd name="T23" fmla="*/ 48 h 52"/>
                          <a:gd name="T24" fmla="*/ 24 w 48"/>
                          <a:gd name="T25" fmla="*/ 52 h 52"/>
                          <a:gd name="T26" fmla="*/ 14 w 48"/>
                          <a:gd name="T27" fmla="*/ 48 h 52"/>
                          <a:gd name="T28" fmla="*/ 5 w 48"/>
                          <a:gd name="T29" fmla="*/ 43 h 52"/>
                          <a:gd name="T30" fmla="*/ 0 w 48"/>
                          <a:gd name="T31" fmla="*/ 33 h 52"/>
                          <a:gd name="T32" fmla="*/ 0 w 48"/>
                          <a:gd name="T33" fmla="*/ 24 h 5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2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2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6" o:spid="_x0000_s1026" style="position:absolute;margin-left:80pt;margin-top:-382.85pt;width:2.4pt;height:2.6pt;z-index:2515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" path="m,24l,14,5,9,14,4,24,,34,4r4,5l43,14r5,10l43,33,38,43r-4,5l24,52,14,48,5,43,,33,,24xe" fillcolor="#00a7d1" stroked="f">
              <v:path arrowok="t" o:connecttype="custom" o:connectlocs="0,15240;0,8890;3175,5715;8890,2540;15240,0;21590,2540;24130,5715;27305,8890;30480,15240;27305,20955;24130,27305;21590,30480;15240,3302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412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-2154555</wp:posOffset>
              </wp:positionV>
              <wp:extent cx="30480" cy="33020"/>
              <wp:effectExtent l="6350" t="7620" r="1270" b="6985"/>
              <wp:wrapNone/>
              <wp:docPr id="1989" name="Freeform 4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020"/>
                      </a:xfrm>
                      <a:custGeom>
                        <a:avLst/>
                        <a:gdLst>
                          <a:gd name="T0" fmla="*/ 0 w 48"/>
                          <a:gd name="T1" fmla="*/ 24 h 52"/>
                          <a:gd name="T2" fmla="*/ 0 w 48"/>
                          <a:gd name="T3" fmla="*/ 19 h 52"/>
                          <a:gd name="T4" fmla="*/ 5 w 48"/>
                          <a:gd name="T5" fmla="*/ 9 h 52"/>
                          <a:gd name="T6" fmla="*/ 14 w 48"/>
                          <a:gd name="T7" fmla="*/ 4 h 52"/>
                          <a:gd name="T8" fmla="*/ 24 w 48"/>
                          <a:gd name="T9" fmla="*/ 0 h 52"/>
                          <a:gd name="T10" fmla="*/ 34 w 48"/>
                          <a:gd name="T11" fmla="*/ 4 h 52"/>
                          <a:gd name="T12" fmla="*/ 38 w 48"/>
                          <a:gd name="T13" fmla="*/ 9 h 52"/>
                          <a:gd name="T14" fmla="*/ 43 w 48"/>
                          <a:gd name="T15" fmla="*/ 19 h 52"/>
                          <a:gd name="T16" fmla="*/ 48 w 48"/>
                          <a:gd name="T17" fmla="*/ 24 h 52"/>
                          <a:gd name="T18" fmla="*/ 43 w 48"/>
                          <a:gd name="T19" fmla="*/ 33 h 52"/>
                          <a:gd name="T20" fmla="*/ 38 w 48"/>
                          <a:gd name="T21" fmla="*/ 43 h 52"/>
                          <a:gd name="T22" fmla="*/ 34 w 48"/>
                          <a:gd name="T23" fmla="*/ 48 h 52"/>
                          <a:gd name="T24" fmla="*/ 24 w 48"/>
                          <a:gd name="T25" fmla="*/ 52 h 52"/>
                          <a:gd name="T26" fmla="*/ 14 w 48"/>
                          <a:gd name="T27" fmla="*/ 48 h 52"/>
                          <a:gd name="T28" fmla="*/ 5 w 48"/>
                          <a:gd name="T29" fmla="*/ 43 h 52"/>
                          <a:gd name="T30" fmla="*/ 0 w 48"/>
                          <a:gd name="T31" fmla="*/ 33 h 52"/>
                          <a:gd name="T32" fmla="*/ 0 w 48"/>
                          <a:gd name="T33" fmla="*/ 24 h 5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2">
                            <a:moveTo>
                              <a:pt x="0" y="24"/>
                            </a:moveTo>
                            <a:lnTo>
                              <a:pt x="0" y="19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9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2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5" o:spid="_x0000_s1026" style="position:absolute;margin-left:80pt;margin-top:-169.65pt;width:2.4pt;height:2.6pt;z-index:2515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" path="m,24l,19,5,9,14,4,24,,34,4r4,5l43,19r5,5l43,33,38,43r-4,5l24,52,14,48,5,43,,33,,24xe" fillcolor="#00a7d1" stroked="f">
              <v:path arrowok="t" o:connecttype="custom" o:connectlocs="0,15240;0,12065;3175,5715;8890,2540;15240,0;21590,2540;24130,5715;27305,12065;30480,15240;27305,20955;24130,27305;21590,30480;15240,3302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3104" behindDoc="0" locked="0" layoutInCell="1" allowOverlap="1">
              <wp:simplePos x="0" y="0"/>
              <wp:positionH relativeFrom="column">
                <wp:posOffset>2414905</wp:posOffset>
              </wp:positionH>
              <wp:positionV relativeFrom="paragraph">
                <wp:posOffset>-714375</wp:posOffset>
              </wp:positionV>
              <wp:extent cx="29845" cy="30480"/>
              <wp:effectExtent l="5080" t="0" r="3175" b="7620"/>
              <wp:wrapNone/>
              <wp:docPr id="1988" name="Freeform 4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9845" cy="30480"/>
                      </a:xfrm>
                      <a:custGeom>
                        <a:avLst/>
                        <a:gdLst>
                          <a:gd name="T0" fmla="*/ 23 w 47"/>
                          <a:gd name="T1" fmla="*/ 0 h 48"/>
                          <a:gd name="T2" fmla="*/ 33 w 47"/>
                          <a:gd name="T3" fmla="*/ 5 h 48"/>
                          <a:gd name="T4" fmla="*/ 38 w 47"/>
                          <a:gd name="T5" fmla="*/ 10 h 48"/>
                          <a:gd name="T6" fmla="*/ 43 w 47"/>
                          <a:gd name="T7" fmla="*/ 14 h 48"/>
                          <a:gd name="T8" fmla="*/ 47 w 47"/>
                          <a:gd name="T9" fmla="*/ 24 h 48"/>
                          <a:gd name="T10" fmla="*/ 43 w 47"/>
                          <a:gd name="T11" fmla="*/ 34 h 48"/>
                          <a:gd name="T12" fmla="*/ 38 w 47"/>
                          <a:gd name="T13" fmla="*/ 43 h 48"/>
                          <a:gd name="T14" fmla="*/ 33 w 47"/>
                          <a:gd name="T15" fmla="*/ 48 h 48"/>
                          <a:gd name="T16" fmla="*/ 23 w 47"/>
                          <a:gd name="T17" fmla="*/ 48 h 48"/>
                          <a:gd name="T18" fmla="*/ 14 w 47"/>
                          <a:gd name="T19" fmla="*/ 48 h 48"/>
                          <a:gd name="T20" fmla="*/ 4 w 47"/>
                          <a:gd name="T21" fmla="*/ 43 h 48"/>
                          <a:gd name="T22" fmla="*/ 0 w 47"/>
                          <a:gd name="T23" fmla="*/ 34 h 48"/>
                          <a:gd name="T24" fmla="*/ 0 w 47"/>
                          <a:gd name="T25" fmla="*/ 24 h 48"/>
                          <a:gd name="T26" fmla="*/ 0 w 47"/>
                          <a:gd name="T27" fmla="*/ 14 h 48"/>
                          <a:gd name="T28" fmla="*/ 4 w 47"/>
                          <a:gd name="T29" fmla="*/ 10 h 48"/>
                          <a:gd name="T30" fmla="*/ 14 w 47"/>
                          <a:gd name="T31" fmla="*/ 5 h 48"/>
                          <a:gd name="T32" fmla="*/ 23 w 47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7" h="48">
                            <a:moveTo>
                              <a:pt x="23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7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3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14" y="5"/>
                            </a:lnTo>
                            <a:lnTo>
                              <a:pt x="23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4" o:spid="_x0000_s1026" style="position:absolute;margin-left:190.15pt;margin-top:-56.25pt;width:2.35pt;height:2.4pt;z-index:25150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" path="m23,l33,5r5,5l43,14r4,10l43,34r-5,9l33,48r-10,l14,48,4,43,,34,,24,,14,4,10,14,5,23,xe" fillcolor="#00a7d1" stroked="f">
              <v:path arrowok="t" o:connecttype="custom" o:connectlocs="14605,0;20955,3175;24130,6350;27305,8890;29845,15240;27305,21590;24130,27305;20955,30480;14605,30480;8890,30480;2540,27305;0,21590;0,15240;0,8890;2540,6350;8890,3175;14605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105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-4798695</wp:posOffset>
              </wp:positionV>
              <wp:extent cx="30480" cy="30480"/>
              <wp:effectExtent l="6350" t="1905" r="1270" b="5715"/>
              <wp:wrapNone/>
              <wp:docPr id="1987" name="Freeform 4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2" o:spid="_x0000_s1026" style="position:absolute;margin-left:80pt;margin-top:-377.85pt;width:2.4pt;height:2.4pt;z-index:25150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50003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-2091055</wp:posOffset>
              </wp:positionV>
              <wp:extent cx="30480" cy="30480"/>
              <wp:effectExtent l="6350" t="4445" r="1270" b="3175"/>
              <wp:wrapNone/>
              <wp:docPr id="1986" name="Freeform 4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1" o:spid="_x0000_s1026" style="position:absolute;margin-left:80pt;margin-top:-164.65pt;width:2.4pt;height:2.4pt;z-index:25150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9008" behindDoc="0" locked="0" layoutInCell="1" allowOverlap="1">
              <wp:simplePos x="0" y="0"/>
              <wp:positionH relativeFrom="column">
                <wp:posOffset>2350770</wp:posOffset>
              </wp:positionH>
              <wp:positionV relativeFrom="paragraph">
                <wp:posOffset>-714375</wp:posOffset>
              </wp:positionV>
              <wp:extent cx="33655" cy="30480"/>
              <wp:effectExtent l="7620" t="0" r="6350" b="7620"/>
              <wp:wrapNone/>
              <wp:docPr id="1985" name="Freeform 4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4 w 53"/>
                          <a:gd name="T1" fmla="*/ 0 h 48"/>
                          <a:gd name="T2" fmla="*/ 33 w 53"/>
                          <a:gd name="T3" fmla="*/ 5 h 48"/>
                          <a:gd name="T4" fmla="*/ 43 w 53"/>
                          <a:gd name="T5" fmla="*/ 10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43 h 48"/>
                          <a:gd name="T14" fmla="*/ 33 w 53"/>
                          <a:gd name="T15" fmla="*/ 48 h 48"/>
                          <a:gd name="T16" fmla="*/ 24 w 53"/>
                          <a:gd name="T17" fmla="*/ 48 h 48"/>
                          <a:gd name="T18" fmla="*/ 14 w 53"/>
                          <a:gd name="T19" fmla="*/ 48 h 48"/>
                          <a:gd name="T20" fmla="*/ 9 w 53"/>
                          <a:gd name="T21" fmla="*/ 43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9 w 53"/>
                          <a:gd name="T29" fmla="*/ 10 h 48"/>
                          <a:gd name="T30" fmla="*/ 14 w 53"/>
                          <a:gd name="T31" fmla="*/ 5 h 48"/>
                          <a:gd name="T32" fmla="*/ 24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0" o:spid="_x0000_s1026" style="position:absolute;margin-left:185.1pt;margin-top:-56.25pt;width:2.65pt;height:2.4pt;z-index:2514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" path="m24,r9,5l43,10r5,4l53,24,48,34r-5,9l33,48r-9,l14,48,9,43,5,34,,24,5,14,9,10,14,5,24,xe" fillcolor="#00a7d1" stroked="f">
              <v:path arrowok="t" o:connecttype="custom" o:connectlocs="15240,0;20955,3175;27305,6350;30480,8890;33655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69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-4737735</wp:posOffset>
              </wp:positionV>
              <wp:extent cx="30480" cy="30480"/>
              <wp:effectExtent l="6350" t="5715" r="1270" b="1905"/>
              <wp:wrapNone/>
              <wp:docPr id="1984" name="Freeform 4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8" o:spid="_x0000_s1026" style="position:absolute;margin-left:80pt;margin-top:-373.05pt;width:2.4pt;height:2.4pt;z-index:2514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" path="m,24l,15,5,5,14,,24,,34,r4,5l43,15r5,9l43,34r-5,5l34,48r-10,l14,48,5,39,,34,,24xe" fillcolor="#00a7d1" stroked="f">
              <v:path arrowok="t" o:connecttype="custom" o:connectlocs="0,15240;0,9525;3175,3175;8890,0;15240,0;21590,0;24130,3175;27305,9525;30480,15240;27305,21590;24130,24765;21590,30480;15240,30480;8890,30480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593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-2030095</wp:posOffset>
              </wp:positionV>
              <wp:extent cx="30480" cy="30480"/>
              <wp:effectExtent l="6350" t="8255" r="1270" b="8890"/>
              <wp:wrapNone/>
              <wp:docPr id="1983" name="Freeform 4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7" o:spid="_x0000_s1026" style="position:absolute;margin-left:80pt;margin-top:-159.85pt;width:2.4pt;height:2.4pt;z-index:2514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" path="m,24l,15,5,5,14,,24,,34,r4,5l43,15r5,9l43,34r-5,5l34,48r-10,l14,48,5,39,,34,,24xe" fillcolor="#00a7d1" stroked="f">
              <v:path arrowok="t" o:connecttype="custom" o:connectlocs="0,15240;0,9525;3175,3175;8890,0;15240,0;21590,0;24130,3175;27305,9525;30480,15240;27305,21590;24130,24765;21590,30480;15240,30480;8890,30480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4912" behindDoc="0" locked="0" layoutInCell="1" allowOverlap="1">
              <wp:simplePos x="0" y="0"/>
              <wp:positionH relativeFrom="column">
                <wp:posOffset>2289810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1982" name="Freeform 4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6" o:spid="_x0000_s1026" style="position:absolute;margin-left:180.3pt;margin-top:-56.25pt;width:2.4pt;height:2.4pt;z-index:25149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" path="m24,r9,5l43,10r5,4l48,24r,10l43,43,33,48r-9,l14,48,9,43,5,34,,24,5,14,9,10,14,5,24,xe" fillcolor="#00a7d1" stroked="f">
              <v:path arrowok="t" o:connecttype="custom" o:connectlocs="15240,0;20955,3175;27305,6350;30480,8890;30480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286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-4676775</wp:posOffset>
              </wp:positionV>
              <wp:extent cx="30480" cy="30480"/>
              <wp:effectExtent l="6350" t="0" r="1270" b="7620"/>
              <wp:wrapNone/>
              <wp:docPr id="1981" name="Freeform 4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4" o:spid="_x0000_s1026" style="position:absolute;margin-left:80pt;margin-top:-368.25pt;width:2.4pt;height:2.4pt;z-index:25149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" path="m,24l,15,5,10,14,,24,,34,r4,10l43,15r5,9l43,34r-5,9l34,48r-10,l14,48,5,43,,34,,24xe" fillcolor="#00a7d1" stroked="f">
              <v:path arrowok="t" o:connecttype="custom" o:connectlocs="0,15240;0,9525;3175,6350;8890,0;15240,0;21590,0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184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-1969135</wp:posOffset>
              </wp:positionV>
              <wp:extent cx="30480" cy="30480"/>
              <wp:effectExtent l="6350" t="2540" r="1270" b="5080"/>
              <wp:wrapNone/>
              <wp:docPr id="1980" name="Freeform 4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3" o:spid="_x0000_s1026" style="position:absolute;margin-left:80pt;margin-top:-155.05pt;width:2.4pt;height:2.4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" path="m,24l,15,5,10,14,,24,,34,r4,10l43,15r5,9l43,34r-5,9l34,48r-10,l14,48,5,43,,34,,24xe" fillcolor="#00a7d1" stroked="f">
              <v:path arrowok="t" o:connecttype="custom" o:connectlocs="0,15240;0,9525;3175,6350;8890,0;15240,0;21590,0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9081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-1655445</wp:posOffset>
              </wp:positionV>
              <wp:extent cx="30480" cy="30480"/>
              <wp:effectExtent l="6350" t="1905" r="1270" b="5715"/>
              <wp:wrapNone/>
              <wp:docPr id="1979" name="Freeform 4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2" o:spid="_x0000_s1026" style="position:absolute;margin-left:80pt;margin-top:-130.35pt;width:2.4pt;height:2.4pt;z-index:25149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9792" behindDoc="0" locked="0" layoutInCell="1" allowOverlap="1">
              <wp:simplePos x="0" y="0"/>
              <wp:positionH relativeFrom="column">
                <wp:posOffset>2228850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1978" name="Freeform 4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1" o:spid="_x0000_s1026" style="position:absolute;margin-left:175.5pt;margin-top:-56.25pt;width:2.4pt;height:2.4pt;z-index:2514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" path="m24,r9,5l43,10r5,4l48,24r,10l43,43,33,48r-9,l14,48,5,43,,34,,24,,14,5,10,14,5,24,xe" fillcolor="#00a7d1" stroked="f">
              <v:path arrowok="t" o:connecttype="custom" o:connectlocs="15240,0;20955,3175;27305,6350;30480,8890;30480,15240;30480,21590;27305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774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-4615815</wp:posOffset>
              </wp:positionV>
              <wp:extent cx="30480" cy="30480"/>
              <wp:effectExtent l="6350" t="3810" r="1270" b="3810"/>
              <wp:wrapNone/>
              <wp:docPr id="1977" name="Freeform 4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9" o:spid="_x0000_s1026" style="position:absolute;margin-left:80pt;margin-top:-363.45pt;width:2.4pt;height:2.4pt;z-index:2514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672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-1908175</wp:posOffset>
              </wp:positionV>
              <wp:extent cx="30480" cy="30480"/>
              <wp:effectExtent l="6350" t="6350" r="1270" b="1270"/>
              <wp:wrapNone/>
              <wp:docPr id="1976" name="Freeform 4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8" o:spid="_x0000_s1026" style="position:absolute;margin-left:80pt;margin-top:-150.25pt;width:2.4pt;height:2.4pt;z-index:2514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569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-1594485</wp:posOffset>
              </wp:positionV>
              <wp:extent cx="30480" cy="33655"/>
              <wp:effectExtent l="6350" t="5715" r="1270" b="8255"/>
              <wp:wrapNone/>
              <wp:docPr id="1975" name="Freeform 4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15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5 h 53"/>
                          <a:gd name="T16" fmla="*/ 48 w 48"/>
                          <a:gd name="T17" fmla="*/ 24 h 53"/>
                          <a:gd name="T18" fmla="*/ 43 w 48"/>
                          <a:gd name="T19" fmla="*/ 34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4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7" o:spid="_x0000_s1026" style="position:absolute;margin-left:80pt;margin-top:-125.55pt;width:2.4pt;height:2.65pt;z-index:2514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" path="m,24l,15,5,10,14,5,24,,34,5r4,5l43,15r5,9l43,34r-5,9l34,48,24,53,14,48,5,43,,34,,24xe" fillcolor="#00a7d1" stroked="f">
              <v:path arrowok="t" o:connecttype="custom" o:connectlocs="0,15240;0,9525;3175,6350;8890,3175;15240,0;21590,3175;24130,6350;27305,9525;30480,15240;27305,21590;24130,27305;21590,30480;15240,33655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4672" behindDoc="0" locked="0" layoutInCell="1" allowOverlap="1">
              <wp:simplePos x="0" y="0"/>
              <wp:positionH relativeFrom="column">
                <wp:posOffset>2167890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1974" name="Freeform 4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6" o:spid="_x0000_s1026" style="position:absolute;margin-left:170.7pt;margin-top:-56.25pt;width:2.4pt;height:2.4pt;z-index:2514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262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-4554855</wp:posOffset>
              </wp:positionV>
              <wp:extent cx="30480" cy="33655"/>
              <wp:effectExtent l="6350" t="7620" r="1270" b="6350"/>
              <wp:wrapNone/>
              <wp:docPr id="1973" name="Freeform 4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9 h 53"/>
                          <a:gd name="T2" fmla="*/ 0 w 48"/>
                          <a:gd name="T3" fmla="*/ 19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9 h 53"/>
                          <a:gd name="T16" fmla="*/ 48 w 48"/>
                          <a:gd name="T17" fmla="*/ 29 h 53"/>
                          <a:gd name="T18" fmla="*/ 43 w 48"/>
                          <a:gd name="T19" fmla="*/ 34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4 h 53"/>
                          <a:gd name="T32" fmla="*/ 0 w 48"/>
                          <a:gd name="T33" fmla="*/ 29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9"/>
                            </a:moveTo>
                            <a:lnTo>
                              <a:pt x="0" y="19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9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4" o:spid="_x0000_s1026" style="position:absolute;margin-left:80pt;margin-top:-358.65pt;width:2.4pt;height:2.65pt;z-index:2514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" path="m,29l,19,5,10,14,5,24,,34,5r4,5l43,19r5,10l43,34r-5,9l34,48,24,53,14,48,5,43,,34,,29xe" fillcolor="#00a7d1" stroked="f">
              <v:path arrowok="t" o:connecttype="custom" o:connectlocs="0,18415;0,12065;3175,6350;8890,3175;15240,0;21590,3175;24130,6350;27305,12065;30480,18415;27305,21590;24130,27305;21590,30480;15240,33655;8890,30480;3175,27305;0,21590;0,18415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160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-1844040</wp:posOffset>
              </wp:positionV>
              <wp:extent cx="30480" cy="30480"/>
              <wp:effectExtent l="6350" t="3810" r="1270" b="3810"/>
              <wp:wrapNone/>
              <wp:docPr id="1972" name="Freeform 4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3" o:spid="_x0000_s1026" style="position:absolute;margin-left:80pt;margin-top:-145.2pt;width:2.4pt;height:2.4pt;z-index:2514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805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-1530350</wp:posOffset>
              </wp:positionV>
              <wp:extent cx="30480" cy="30480"/>
              <wp:effectExtent l="6350" t="3175" r="1270" b="4445"/>
              <wp:wrapNone/>
              <wp:docPr id="1971" name="Freeform 4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2" o:spid="_x0000_s1026" style="position:absolute;margin-left:80pt;margin-top:-120.5pt;width:2.4pt;height:2.4pt;z-index:2514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9552" behindDoc="0" locked="0" layoutInCell="1" allowOverlap="1">
              <wp:simplePos x="0" y="0"/>
              <wp:positionH relativeFrom="column">
                <wp:posOffset>2106930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1970" name="Freeform 4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1" o:spid="_x0000_s1026" style="position:absolute;margin-left:165.9pt;margin-top:-56.25pt;width:2.4pt;height:2.4pt;z-index:2514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750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-4490720</wp:posOffset>
              </wp:positionV>
              <wp:extent cx="30480" cy="30480"/>
              <wp:effectExtent l="6350" t="5080" r="1270" b="2540"/>
              <wp:wrapNone/>
              <wp:docPr id="1969" name="Freeform 4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9" o:spid="_x0000_s1026" style="position:absolute;margin-left:80pt;margin-top:-353.6pt;width:2.4pt;height:2.4pt;z-index:2514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64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-1783080</wp:posOffset>
              </wp:positionV>
              <wp:extent cx="30480" cy="30480"/>
              <wp:effectExtent l="6350" t="7620" r="1270" b="0"/>
              <wp:wrapNone/>
              <wp:docPr id="1968" name="Freeform 4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8" o:spid="_x0000_s1026" style="position:absolute;margin-left:80pt;margin-top:-140.4pt;width:2.4pt;height:2.4pt;z-index:2514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545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-1469390</wp:posOffset>
              </wp:positionV>
              <wp:extent cx="30480" cy="30480"/>
              <wp:effectExtent l="6350" t="6985" r="1270" b="635"/>
              <wp:wrapNone/>
              <wp:docPr id="1967" name="Freeform 4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7" o:spid="_x0000_s1026" style="position:absolute;margin-left:80pt;margin-top:-115.7pt;width:2.4pt;height:2.4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" path="m,24l,14,5,5,14,,24,,34,r4,5l43,14r5,10l43,33r-5,5l34,48r-10,l14,48,5,38,,33,,24xe" fillcolor="#00a7d1" stroked="f">
              <v:path arrowok="t" o:connecttype="custom" o:connectlocs="0,15240;0,8890;3175,3175;8890,0;15240,0;21590,0;24130,3175;27305,8890;30480,15240;27305,20955;24130,24130;21590,30480;15240,30480;8890,30480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4432" behindDoc="0" locked="0" layoutInCell="1" allowOverlap="1">
              <wp:simplePos x="0" y="0"/>
              <wp:positionH relativeFrom="column">
                <wp:posOffset>2042795</wp:posOffset>
              </wp:positionH>
              <wp:positionV relativeFrom="paragraph">
                <wp:posOffset>-714375</wp:posOffset>
              </wp:positionV>
              <wp:extent cx="30480" cy="30480"/>
              <wp:effectExtent l="4445" t="0" r="3175" b="7620"/>
              <wp:wrapNone/>
              <wp:docPr id="1966" name="Freeform 46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6" o:spid="_x0000_s1026" style="position:absolute;margin-left:160.85pt;margin-top:-56.25pt;width:2.4pt;height:2.4pt;z-index:2514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238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-4429760</wp:posOffset>
              </wp:positionV>
              <wp:extent cx="30480" cy="30480"/>
              <wp:effectExtent l="6350" t="8890" r="1270" b="8255"/>
              <wp:wrapNone/>
              <wp:docPr id="1965" name="Freeform 4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4" o:spid="_x0000_s1026" style="position:absolute;margin-left:80pt;margin-top:-348.8pt;width:2.4pt;height:2.4pt;z-index:2514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" path="m,24l,14,5,4,14,,24,,34,r4,4l43,14r5,10l43,33r-5,5l34,48r-10,l14,48,5,38,,33,,24xe" fillcolor="#00a7d1" stroked="f">
              <v:path arrowok="t" o:connecttype="custom" o:connectlocs="0,15240;0,8890;3175,2540;8890,0;15240,0;21590,0;24130,2540;27305,8890;30480,15240;27305,20955;24130,24130;21590,30480;15240,30480;8890,30480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13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-1722120</wp:posOffset>
              </wp:positionV>
              <wp:extent cx="30480" cy="30480"/>
              <wp:effectExtent l="6350" t="1905" r="1270" b="5715"/>
              <wp:wrapNone/>
              <wp:docPr id="1964" name="Freeform 4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3" o:spid="_x0000_s1026" style="position:absolute;margin-left:80pt;margin-top:-135.6pt;width:2.4pt;height:2.4pt;z-index:25147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" path="m,24l,14,5,4,14,,24,,34,r4,4l43,14r5,10l43,33,38,43r-4,5l24,48r-10,l5,43,,33,,24xe" fillcolor="#00a7d1" stroked="f">
              <v:path arrowok="t" o:connecttype="custom" o:connectlocs="0,15240;0,8890;3175,2540;8890,0;15240,0;21590,0;24130,2540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7033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-1408430</wp:posOffset>
              </wp:positionV>
              <wp:extent cx="30480" cy="30480"/>
              <wp:effectExtent l="6350" t="1270" r="1270" b="6350"/>
              <wp:wrapNone/>
              <wp:docPr id="1963" name="Freeform 4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2" o:spid="_x0000_s1026" style="position:absolute;margin-left:80pt;margin-top:-110.9pt;width:2.4pt;height:2.4pt;z-index:25147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" path="m,24l,14,5,9,14,,24,,34,r4,9l43,14r5,10l43,33,38,43r-4,5l24,48r-10,l5,43,,33,,24xe" fillcolor="#00a7d1" stroked="f">
              <v:path arrowok="t" o:connecttype="custom" o:connectlocs="0,15240;0,8890;3175,5715;8890,0;15240,0;21590,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9312" behindDoc="0" locked="0" layoutInCell="1" allowOverlap="1">
              <wp:simplePos x="0" y="0"/>
              <wp:positionH relativeFrom="column">
                <wp:posOffset>1981835</wp:posOffset>
              </wp:positionH>
              <wp:positionV relativeFrom="paragraph">
                <wp:posOffset>-714375</wp:posOffset>
              </wp:positionV>
              <wp:extent cx="30480" cy="30480"/>
              <wp:effectExtent l="635" t="0" r="6985" b="7620"/>
              <wp:wrapNone/>
              <wp:docPr id="1962" name="Freeform 4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1" o:spid="_x0000_s1026" style="position:absolute;margin-left:156.05pt;margin-top:-56.25pt;width:2.4pt;height:2.4pt;z-index:25146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726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-4368800</wp:posOffset>
              </wp:positionV>
              <wp:extent cx="30480" cy="30480"/>
              <wp:effectExtent l="6350" t="3175" r="1270" b="4445"/>
              <wp:wrapNone/>
              <wp:docPr id="1961" name="Freeform 4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9" o:spid="_x0000_s1026" style="position:absolute;margin-left:80pt;margin-top:-344pt;width:2.4pt;height:2.4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" path="m,24l,14,5,9,14,,24,,34,r4,9l43,14r5,10l43,33,38,43r-4,5l24,48r-10,l5,43,,33,,24xe" fillcolor="#00a7d1" stroked="f">
              <v:path arrowok="t" o:connecttype="custom" o:connectlocs="0,15240;0,8890;3175,5715;8890,0;15240,0;21590,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624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-1335405</wp:posOffset>
              </wp:positionV>
              <wp:extent cx="30480" cy="30480"/>
              <wp:effectExtent l="6350" t="7620" r="1270" b="0"/>
              <wp:wrapNone/>
              <wp:docPr id="1960" name="Freeform 45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8" o:spid="_x0000_s1026" style="position:absolute;margin-left:80pt;margin-top:-105.15pt;width:2.4pt;height:2.4pt;z-index:25146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5216" behindDoc="0" locked="0" layoutInCell="1" allowOverlap="1">
              <wp:simplePos x="0" y="0"/>
              <wp:positionH relativeFrom="column">
                <wp:posOffset>1920875</wp:posOffset>
              </wp:positionH>
              <wp:positionV relativeFrom="paragraph">
                <wp:posOffset>-714375</wp:posOffset>
              </wp:positionV>
              <wp:extent cx="30480" cy="30480"/>
              <wp:effectExtent l="6350" t="0" r="1270" b="7620"/>
              <wp:wrapNone/>
              <wp:docPr id="1959" name="Freeform 4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4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7" o:spid="_x0000_s1026" style="position:absolute;margin-left:151.25pt;margin-top:-56.25pt;width:2.4pt;height:2.4pt;z-index:25146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" path="m24,l34,5r10,5l48,14r,10l48,34r-4,9l34,48r-10,l15,48,5,43,,34,,24,,14,5,10,15,5,24,xe" fillcolor="#00a7d1" stroked="f">
              <v:path arrowok="t" o:connecttype="custom" o:connectlocs="15240,0;21590,3175;27940,6350;30480,8890;30480,15240;30480,21590;27940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316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-4307840</wp:posOffset>
              </wp:positionV>
              <wp:extent cx="30480" cy="30480"/>
              <wp:effectExtent l="6350" t="6985" r="1270" b="635"/>
              <wp:wrapNone/>
              <wp:docPr id="1958" name="Freeform 4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5" o:spid="_x0000_s1026" style="position:absolute;margin-left:80pt;margin-top:-339.2pt;width:2.4pt;height:2.4pt;z-index:25146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214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-1274445</wp:posOffset>
              </wp:positionV>
              <wp:extent cx="30480" cy="30480"/>
              <wp:effectExtent l="6350" t="1905" r="1270" b="5715"/>
              <wp:wrapNone/>
              <wp:docPr id="1957" name="Freeform 4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4" o:spid="_x0000_s1026" style="position:absolute;margin-left:80pt;margin-top:-100.35pt;width:2.4pt;height:2.4pt;z-index:25146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61120" behindDoc="0" locked="0" layoutInCell="1" allowOverlap="1">
              <wp:simplePos x="0" y="0"/>
              <wp:positionH relativeFrom="column">
                <wp:posOffset>1859915</wp:posOffset>
              </wp:positionH>
              <wp:positionV relativeFrom="paragraph">
                <wp:posOffset>-714375</wp:posOffset>
              </wp:positionV>
              <wp:extent cx="30480" cy="30480"/>
              <wp:effectExtent l="2540" t="0" r="5080" b="7620"/>
              <wp:wrapNone/>
              <wp:docPr id="1956" name="Freeform 4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3" o:spid="_x0000_s1026" style="position:absolute;margin-left:146.45pt;margin-top:-56.25pt;width:2.4pt;height:2.4pt;z-index:25146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" path="m24,l34,5r5,5l44,14r4,10l44,34r-5,9l34,48r-10,l15,48,5,43,,34,,24,,14,5,10,15,5,24,xe" fillcolor="#00a7d1" stroked="f">
              <v:path arrowok="t" o:connecttype="custom" o:connectlocs="15240,0;21590,3175;24765,6350;27940,8890;30480,15240;2794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907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-4244340</wp:posOffset>
              </wp:positionV>
              <wp:extent cx="30480" cy="30480"/>
              <wp:effectExtent l="6350" t="3810" r="1270" b="3810"/>
              <wp:wrapNone/>
              <wp:docPr id="1955" name="Freeform 4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1" o:spid="_x0000_s1026" style="position:absolute;margin-left:80pt;margin-top:-334.2pt;width:2.4pt;height:2.4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804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-1213485</wp:posOffset>
              </wp:positionV>
              <wp:extent cx="30480" cy="30480"/>
              <wp:effectExtent l="6350" t="5715" r="1270" b="1905"/>
              <wp:wrapNone/>
              <wp:docPr id="1954" name="Freeform 4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0" o:spid="_x0000_s1026" style="position:absolute;margin-left:80pt;margin-top:-95.55pt;width:2.4pt;height:2.4pt;z-index:25145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" path="m,24l,14,5,4,14,,24,,34,r4,4l43,14r5,10l43,33,38,43r-4,5l24,48r-10,l5,43,,33,,24xe" fillcolor="#00a7d1" stroked="f">
              <v:path arrowok="t" o:connecttype="custom" o:connectlocs="0,15240;0,8890;3175,2540;8890,0;15240,0;21590,0;24130,2540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7024" behindDoc="0" locked="0" layoutInCell="1" allowOverlap="1">
              <wp:simplePos x="0" y="0"/>
              <wp:positionH relativeFrom="column">
                <wp:posOffset>1798955</wp:posOffset>
              </wp:positionH>
              <wp:positionV relativeFrom="paragraph">
                <wp:posOffset>-714375</wp:posOffset>
              </wp:positionV>
              <wp:extent cx="30480" cy="30480"/>
              <wp:effectExtent l="8255" t="0" r="8890" b="7620"/>
              <wp:wrapNone/>
              <wp:docPr id="1953" name="Freeform 4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9" o:spid="_x0000_s1026" style="position:absolute;margin-left:141.65pt;margin-top:-56.25pt;width:2.4pt;height:2.4pt;z-index:25145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" path="m24,l34,5r5,5l44,14r4,10l44,34r-5,9l34,48r-10,l15,48,5,43,,34,,24,,14,5,10,15,5,24,xe" fillcolor="#00a7d1" stroked="f">
              <v:path arrowok="t" o:connecttype="custom" o:connectlocs="15240,0;21590,3175;24765,6350;27940,8890;30480,15240;2794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49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-4183380</wp:posOffset>
              </wp:positionV>
              <wp:extent cx="30480" cy="30480"/>
              <wp:effectExtent l="6350" t="7620" r="1270" b="0"/>
              <wp:wrapNone/>
              <wp:docPr id="1952" name="Freeform 4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7" o:spid="_x0000_s1026" style="position:absolute;margin-left:80pt;margin-top:-329.4pt;width:2.4pt;height:2.4pt;z-index:25145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395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-1152525</wp:posOffset>
              </wp:positionV>
              <wp:extent cx="30480" cy="30480"/>
              <wp:effectExtent l="6350" t="0" r="1270" b="7620"/>
              <wp:wrapNone/>
              <wp:docPr id="1951" name="Freeform 4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6" o:spid="_x0000_s1026" style="position:absolute;margin-left:80pt;margin-top:-90.75pt;width:2.4pt;height:2.4pt;z-index:25145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2928" behindDoc="0" locked="0" layoutInCell="1" allowOverlap="1">
              <wp:simplePos x="0" y="0"/>
              <wp:positionH relativeFrom="column">
                <wp:posOffset>1735455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1950" name="Freeform 4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5" o:spid="_x0000_s1026" style="position:absolute;margin-left:136.65pt;margin-top:-56.25pt;width:2.4pt;height:2.4pt;z-index:25145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" path="m24,r9,5l43,10r5,4l48,24r,10l43,43,33,48r-9,l14,48,9,43,5,34,,24,5,14,9,10,14,5,24,xe" fillcolor="#00a7d1" stroked="f">
              <v:path arrowok="t" o:connecttype="custom" o:connectlocs="15240,0;20955,3175;27305,6350;30480,8890;30480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508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-4122420</wp:posOffset>
              </wp:positionV>
              <wp:extent cx="30480" cy="30480"/>
              <wp:effectExtent l="6350" t="1905" r="1270" b="5715"/>
              <wp:wrapNone/>
              <wp:docPr id="1949" name="Freeform 4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3" o:spid="_x0000_s1026" style="position:absolute;margin-left:80pt;margin-top:-324.6pt;width:2.4pt;height:2.4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" path="m,24l,15,5,5,14,,24,,34,r4,5l43,15r5,9l43,34r-5,9l34,48r-10,l14,48,5,43,,34,,24xe" fillcolor="#00a7d1" stroked="f">
              <v:path arrowok="t" o:connecttype="custom" o:connectlocs="0,15240;0,9525;3175,3175;8890,0;15240,0;21590,0;24130,3175;27305,9525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985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-1091565</wp:posOffset>
              </wp:positionV>
              <wp:extent cx="30480" cy="29845"/>
              <wp:effectExtent l="6350" t="3810" r="1270" b="4445"/>
              <wp:wrapNone/>
              <wp:docPr id="1948" name="Freeform 4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29845"/>
                      </a:xfrm>
                      <a:custGeom>
                        <a:avLst/>
                        <a:gdLst>
                          <a:gd name="T0" fmla="*/ 0 w 48"/>
                          <a:gd name="T1" fmla="*/ 24 h 47"/>
                          <a:gd name="T2" fmla="*/ 0 w 48"/>
                          <a:gd name="T3" fmla="*/ 14 h 47"/>
                          <a:gd name="T4" fmla="*/ 5 w 48"/>
                          <a:gd name="T5" fmla="*/ 9 h 47"/>
                          <a:gd name="T6" fmla="*/ 14 w 48"/>
                          <a:gd name="T7" fmla="*/ 4 h 47"/>
                          <a:gd name="T8" fmla="*/ 24 w 48"/>
                          <a:gd name="T9" fmla="*/ 0 h 47"/>
                          <a:gd name="T10" fmla="*/ 34 w 48"/>
                          <a:gd name="T11" fmla="*/ 4 h 47"/>
                          <a:gd name="T12" fmla="*/ 38 w 48"/>
                          <a:gd name="T13" fmla="*/ 9 h 47"/>
                          <a:gd name="T14" fmla="*/ 43 w 48"/>
                          <a:gd name="T15" fmla="*/ 14 h 47"/>
                          <a:gd name="T16" fmla="*/ 48 w 48"/>
                          <a:gd name="T17" fmla="*/ 24 h 47"/>
                          <a:gd name="T18" fmla="*/ 43 w 48"/>
                          <a:gd name="T19" fmla="*/ 33 h 47"/>
                          <a:gd name="T20" fmla="*/ 38 w 48"/>
                          <a:gd name="T21" fmla="*/ 43 h 47"/>
                          <a:gd name="T22" fmla="*/ 34 w 48"/>
                          <a:gd name="T23" fmla="*/ 47 h 47"/>
                          <a:gd name="T24" fmla="*/ 24 w 48"/>
                          <a:gd name="T25" fmla="*/ 47 h 47"/>
                          <a:gd name="T26" fmla="*/ 14 w 48"/>
                          <a:gd name="T27" fmla="*/ 47 h 47"/>
                          <a:gd name="T28" fmla="*/ 5 w 48"/>
                          <a:gd name="T29" fmla="*/ 43 h 47"/>
                          <a:gd name="T30" fmla="*/ 0 w 48"/>
                          <a:gd name="T31" fmla="*/ 33 h 47"/>
                          <a:gd name="T32" fmla="*/ 0 w 48"/>
                          <a:gd name="T33" fmla="*/ 24 h 4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7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7"/>
                            </a:lnTo>
                            <a:lnTo>
                              <a:pt x="24" y="47"/>
                            </a:lnTo>
                            <a:lnTo>
                              <a:pt x="14" y="47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2" o:spid="_x0000_s1026" style="position:absolute;margin-left:80pt;margin-top:-85.95pt;width:2.4pt;height:2.35pt;z-index:25144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" path="m,24l,14,5,9,14,4,24,,34,4r4,5l43,14r5,10l43,33,38,43r-4,4l24,47r-10,l5,43,,33,,24xe" fillcolor="#00a7d1" stroked="f">
              <v:path arrowok="t" o:connecttype="custom" o:connectlocs="0,15240;0,8890;3175,5715;8890,2540;15240,0;21590,2540;24130,5715;27305,8890;30480,15240;27305,20955;24130,27305;21590,29845;15240,29845;8890,29845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8832" behindDoc="0" locked="0" layoutInCell="1" allowOverlap="1">
              <wp:simplePos x="0" y="0"/>
              <wp:positionH relativeFrom="column">
                <wp:posOffset>1674495</wp:posOffset>
              </wp:positionH>
              <wp:positionV relativeFrom="paragraph">
                <wp:posOffset>-714375</wp:posOffset>
              </wp:positionV>
              <wp:extent cx="30480" cy="30480"/>
              <wp:effectExtent l="7620" t="0" r="0" b="7620"/>
              <wp:wrapNone/>
              <wp:docPr id="1947" name="Freeform 4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1" o:spid="_x0000_s1026" style="position:absolute;margin-left:131.85pt;margin-top:-56.25pt;width:2.4pt;height:2.4pt;z-index:25144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" path="m24,r9,5l43,10r5,4l48,24r,10l43,43,33,48r-9,l14,48,9,43,5,34,,24,5,14,9,10,14,5,24,xe" fillcolor="#00a7d1" stroked="f">
              <v:path arrowok="t" o:connecttype="custom" o:connectlocs="15240,0;20955,3175;27305,6350;30480,8890;30480,15240;30480,21590;27305,27305;20955,30480;15240,30480;8890,30480;5715,27305;3175,21590;0,15240;3175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678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-4061460</wp:posOffset>
              </wp:positionV>
              <wp:extent cx="30480" cy="30480"/>
              <wp:effectExtent l="6350" t="5715" r="1270" b="1905"/>
              <wp:wrapNone/>
              <wp:docPr id="1946" name="Freeform 4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9" o:spid="_x0000_s1026" style="position:absolute;margin-left:80pt;margin-top:-319.8pt;width:2.4pt;height:2.4pt;z-index:25144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57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-1028065</wp:posOffset>
              </wp:positionV>
              <wp:extent cx="30480" cy="30480"/>
              <wp:effectExtent l="6350" t="635" r="1270" b="6985"/>
              <wp:wrapNone/>
              <wp:docPr id="1945" name="Freeform 4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8" o:spid="_x0000_s1026" style="position:absolute;margin-left:80pt;margin-top:-80.95pt;width:2.4pt;height:2.4pt;z-index:25144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yJggQ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4736" behindDoc="0" locked="0" layoutInCell="1" allowOverlap="1">
              <wp:simplePos x="0" y="0"/>
              <wp:positionH relativeFrom="column">
                <wp:posOffset>1613535</wp:posOffset>
              </wp:positionH>
              <wp:positionV relativeFrom="paragraph">
                <wp:posOffset>-714375</wp:posOffset>
              </wp:positionV>
              <wp:extent cx="30480" cy="30480"/>
              <wp:effectExtent l="3810" t="0" r="3810" b="7620"/>
              <wp:wrapNone/>
              <wp:docPr id="1944" name="Freeform 4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7" o:spid="_x0000_s1026" style="position:absolute;margin-left:127.05pt;margin-top:-56.25pt;width:2.4pt;height:2.4pt;z-index:25144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" path="m24,r9,5l43,10r5,4l48,24r,10l43,43,33,48r-9,l14,48,5,43,,34,,24,,14,5,10,14,5,24,xe" fillcolor="#00a7d1" stroked="f">
              <v:path arrowok="t" o:connecttype="custom" o:connectlocs="15240,0;20955,3175;27305,6350;30480,8890;30480,15240;30480,21590;27305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268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-4000500</wp:posOffset>
              </wp:positionV>
              <wp:extent cx="30480" cy="30480"/>
              <wp:effectExtent l="6350" t="0" r="1270" b="7620"/>
              <wp:wrapNone/>
              <wp:docPr id="1943" name="Freeform 4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5" o:spid="_x0000_s1026" style="position:absolute;margin-left:80pt;margin-top:-315pt;width:2.4pt;height:2.4pt;z-index:25144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166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-967105</wp:posOffset>
              </wp:positionV>
              <wp:extent cx="30480" cy="30480"/>
              <wp:effectExtent l="6350" t="4445" r="1270" b="3175"/>
              <wp:wrapNone/>
              <wp:docPr id="1942" name="Freeform 4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4" o:spid="_x0000_s1026" style="position:absolute;margin-left:80pt;margin-top:-76.15pt;width:2.4pt;height:2.4pt;z-index:25144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40640" behindDoc="0" locked="0" layoutInCell="1" allowOverlap="1">
              <wp:simplePos x="0" y="0"/>
              <wp:positionH relativeFrom="column">
                <wp:posOffset>1552575</wp:posOffset>
              </wp:positionH>
              <wp:positionV relativeFrom="paragraph">
                <wp:posOffset>-714375</wp:posOffset>
              </wp:positionV>
              <wp:extent cx="30480" cy="30480"/>
              <wp:effectExtent l="0" t="0" r="7620" b="7620"/>
              <wp:wrapNone/>
              <wp:docPr id="1941" name="Freeform 4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3" o:spid="_x0000_s1026" style="position:absolute;margin-left:122.25pt;margin-top:-56.25pt;width:2.4pt;height:2.4pt;z-index:25144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" path="m24,r9,5l38,10r5,4l48,24,43,34r-5,9l33,48r-9,l14,48,5,43,,34,,24,,14,5,10,14,5,24,xe" fillcolor="#00a7d1" stroked="f">
              <v:path arrowok="t" o:connecttype="custom" o:connectlocs="15240,0;20955,3175;24130,6350;27305,8890;30480,15240;27305,21590;24130,27305;20955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859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-3936365</wp:posOffset>
              </wp:positionV>
              <wp:extent cx="30480" cy="30480"/>
              <wp:effectExtent l="6350" t="6985" r="1270" b="635"/>
              <wp:wrapNone/>
              <wp:docPr id="1940" name="Freeform 4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1" o:spid="_x0000_s1026" style="position:absolute;margin-left:80pt;margin-top:-309.95pt;width:2.4pt;height:2.4pt;z-index:25143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756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-906145</wp:posOffset>
              </wp:positionV>
              <wp:extent cx="30480" cy="30480"/>
              <wp:effectExtent l="6350" t="8255" r="1270" b="8890"/>
              <wp:wrapNone/>
              <wp:docPr id="1939" name="Freeform 4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0" o:spid="_x0000_s1026" style="position:absolute;margin-left:80pt;margin-top:-71.35pt;width:2.4pt;height:2.4pt;z-index:25143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" path="m,24l,14,5,5,14,,24,,34,r4,5l43,14r5,10l43,34r-5,9l34,48r-10,l14,48,5,43,,34,,24xe" fillcolor="#00a7d1" stroked="f">
              <v:path arrowok="t" o:connecttype="custom" o:connectlocs="0,15240;0,8890;3175,3175;8890,0;15240,0;21590,0;24130,3175;27305,8890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6544" behindDoc="0" locked="0" layoutInCell="1" allowOverlap="1">
              <wp:simplePos x="0" y="0"/>
              <wp:positionH relativeFrom="column">
                <wp:posOffset>1491615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1938" name="Freeform 4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8 w 48"/>
                          <a:gd name="T5" fmla="*/ 10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9" o:spid="_x0000_s1026" style="position:absolute;margin-left:117.45pt;margin-top:-56.25pt;width:2.4pt;height:2.4pt;z-index:25143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" path="m24,l34,5r4,5l43,14r5,10l43,34r-5,9l34,48r-10,l14,48,5,43,,34,,24,,14,5,10,14,5,24,xe" fillcolor="#00a7d1" stroked="f">
              <v:path arrowok="t" o:connecttype="custom" o:connectlocs="15240,0;21590,3175;24130,6350;27305,8890;30480,15240;27305,21590;24130,27305;21590,30480;15240,30480;8890,30480;3175,27305;0,21590;0,15240;0,8890;317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449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-3875405</wp:posOffset>
              </wp:positionV>
              <wp:extent cx="30480" cy="30480"/>
              <wp:effectExtent l="6350" t="1270" r="1270" b="6350"/>
              <wp:wrapNone/>
              <wp:docPr id="1937" name="Freeform 4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7" o:spid="_x0000_s1026" style="position:absolute;margin-left:80pt;margin-top:-305.15pt;width:2.4pt;height:2.4pt;z-index:2514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" path="m,24l,14,5,4,14,,24,,34,r4,4l43,14r5,10l43,33r-5,5l34,43,24,48,14,43,5,38,,33,,24xe" fillcolor="#00a7d1" stroked="f">
              <v:path arrowok="t" o:connecttype="custom" o:connectlocs="0,15240;0,8890;3175,2540;8890,0;15240,0;21590,0;24130,2540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347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-845185</wp:posOffset>
              </wp:positionV>
              <wp:extent cx="30480" cy="30480"/>
              <wp:effectExtent l="6350" t="2540" r="1270" b="5080"/>
              <wp:wrapNone/>
              <wp:docPr id="1936" name="Freeform 4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6" o:spid="_x0000_s1026" style="position:absolute;margin-left:80pt;margin-top:-66.55pt;width:2.4pt;height:2.4pt;z-index:25143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2448" behindDoc="0" locked="0" layoutInCell="1" allowOverlap="1">
              <wp:simplePos x="0" y="0"/>
              <wp:positionH relativeFrom="column">
                <wp:posOffset>1427480</wp:posOffset>
              </wp:positionH>
              <wp:positionV relativeFrom="paragraph">
                <wp:posOffset>-714375</wp:posOffset>
              </wp:positionV>
              <wp:extent cx="30480" cy="30480"/>
              <wp:effectExtent l="8255" t="0" r="8890" b="7620"/>
              <wp:wrapNone/>
              <wp:docPr id="1935" name="Freeform 4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5" o:spid="_x0000_s1026" style="position:absolute;margin-left:112.4pt;margin-top:-56.25pt;width:2.4pt;height:2.4pt;z-index:25143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" path="m24,l34,5r9,5l48,14r,10l48,34r-5,9l34,48r-10,l15,48,10,43,5,34,,24,5,14r5,-4l15,5,24,xe" fillcolor="#00a7d1" stroked="f">
              <v:path arrowok="t" o:connecttype="custom" o:connectlocs="15240,0;21590,3175;27305,6350;30480,8890;30480,15240;30480,21590;27305,27305;21590,30480;15240,30480;9525,30480;6350,27305;3175,21590;0,15240;3175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3040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-3814445</wp:posOffset>
              </wp:positionV>
              <wp:extent cx="30480" cy="30480"/>
              <wp:effectExtent l="6350" t="5080" r="1270" b="2540"/>
              <wp:wrapNone/>
              <wp:docPr id="1934" name="Freeform 4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3" o:spid="_x0000_s1026" style="position:absolute;margin-left:80pt;margin-top:-300.35pt;width:2.4pt;height:2.4pt;z-index:25143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" path="m,24l,14,5,4,14,,24,,34,r4,4l43,14r5,10l43,33,38,43r-4,5l24,48r-10,l5,43,,33,,24xe" fillcolor="#00a7d1" stroked="f">
              <v:path arrowok="t" o:connecttype="custom" o:connectlocs="0,15240;0,8890;3175,2540;8890,0;15240,0;21590,0;24130,2540;27305,8890;30480,15240;27305,20955;24130,27305;21590,30480;15240,30480;8890,30480;3175,27305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93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-784225</wp:posOffset>
              </wp:positionV>
              <wp:extent cx="30480" cy="33655"/>
              <wp:effectExtent l="6350" t="6350" r="1270" b="7620"/>
              <wp:wrapNone/>
              <wp:docPr id="1933" name="Freeform 4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19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9 h 53"/>
                          <a:gd name="T16" fmla="*/ 48 w 48"/>
                          <a:gd name="T17" fmla="*/ 24 h 53"/>
                          <a:gd name="T18" fmla="*/ 43 w 48"/>
                          <a:gd name="T19" fmla="*/ 34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4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19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9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2" o:spid="_x0000_s1026" style="position:absolute;margin-left:80pt;margin-top:-61.75pt;width:2.4pt;height:2.65pt;z-index:25142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" path="m,24l,19,5,10,14,5,24,,34,5r4,5l43,19r5,5l43,34r-5,9l34,48,24,53,14,48,5,43,,34,,24xe" fillcolor="#00a7d1" stroked="f">
              <v:path arrowok="t" o:connecttype="custom" o:connectlocs="0,15240;0,12065;3175,6350;8890,3175;15240,0;21590,3175;24130,6350;27305,12065;30480,15240;27305,21590;24130,27305;21590,30480;15240,33655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8352" behindDoc="0" locked="0" layoutInCell="1" allowOverlap="1">
              <wp:simplePos x="0" y="0"/>
              <wp:positionH relativeFrom="column">
                <wp:posOffset>1366520</wp:posOffset>
              </wp:positionH>
              <wp:positionV relativeFrom="paragraph">
                <wp:posOffset>-714375</wp:posOffset>
              </wp:positionV>
              <wp:extent cx="30480" cy="30480"/>
              <wp:effectExtent l="4445" t="0" r="3175" b="7620"/>
              <wp:wrapNone/>
              <wp:docPr id="1932" name="Freeform 4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10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1" o:spid="_x0000_s1026" style="position:absolute;margin-left:107.6pt;margin-top:-56.25pt;width:2.4pt;height:2.4pt;z-index:25142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" path="m24,l34,5r9,5l48,14r,10l48,34r-5,9l34,48r-10,l15,48,10,43,,34,,24,,14,10,10,15,5,24,xe" fillcolor="#00a7d1" stroked="f">
              <v:path arrowok="t" o:connecttype="custom" o:connectlocs="15240,0;21590,3175;27305,6350;30480,8890;30480,15240;30480,21590;27305,27305;21590,30480;15240,30480;9525,30480;6350,27305;0,21590;0,15240;0,8890;6350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630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-3754120</wp:posOffset>
              </wp:positionV>
              <wp:extent cx="30480" cy="30480"/>
              <wp:effectExtent l="6350" t="8255" r="1270" b="8890"/>
              <wp:wrapNone/>
              <wp:docPr id="1931" name="Freeform 4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4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4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9" o:spid="_x0000_s1026" style="position:absolute;margin-left:80pt;margin-top:-295.6pt;width:2.4pt;height:2.4pt;z-index:25142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" path="m,24l,15,5,10,14,5,24,,34,5r4,5l43,15r5,9l43,34,38,44r-4,4l24,48r-10,l5,44,,34,,24xe" fillcolor="#00a7d1" stroked="f">
              <v:path arrowok="t" o:connecttype="custom" o:connectlocs="0,15240;0,9525;3175,6350;8890,3175;15240,0;21590,3175;24130,6350;27305,9525;30480,15240;27305,21590;24130,27940;21590,30480;15240,30480;8890,30480;3175,27940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52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-720090</wp:posOffset>
              </wp:positionV>
              <wp:extent cx="30480" cy="30480"/>
              <wp:effectExtent l="6350" t="3810" r="1270" b="3810"/>
              <wp:wrapNone/>
              <wp:docPr id="1930" name="Freeform 4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8" o:spid="_x0000_s1026" style="position:absolute;margin-left:80pt;margin-top:-56.7pt;width:2.4pt;height:2.4pt;z-index:25142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" path="m,24l,14,5,4,14,,24,,34,r4,4l43,14r5,10l43,33r-5,5l34,43,24,48,14,43,5,38,,33,,24xe" fillcolor="#00a7d1" stroked="f">
              <v:path arrowok="t" o:connecttype="custom" o:connectlocs="0,15240;0,8890;3175,2540;8890,0;15240,0;21590,0;24130,2540;27305,8890;30480,15240;27305,20955;24130,24130;21590,27305;15240,30480;8890,27305;3175,24130;0,20955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4256" behindDoc="0" locked="0" layoutInCell="1" allowOverlap="1">
              <wp:simplePos x="0" y="0"/>
              <wp:positionH relativeFrom="column">
                <wp:posOffset>1305560</wp:posOffset>
              </wp:positionH>
              <wp:positionV relativeFrom="paragraph">
                <wp:posOffset>-714375</wp:posOffset>
              </wp:positionV>
              <wp:extent cx="30480" cy="30480"/>
              <wp:effectExtent l="635" t="0" r="6985" b="7620"/>
              <wp:wrapNone/>
              <wp:docPr id="1929" name="Freeform 4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7" o:spid="_x0000_s1026" style="position:absolute;margin-left:102.8pt;margin-top:-56.25pt;width:2.4pt;height:2.4pt;z-index:2514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" path="m24,l34,5r9,5l48,14r,10l48,34r-5,9l34,48r-10,l15,48,5,43,,34,,24,,14,5,10,15,5,24,xe" fillcolor="#00a7d1" stroked="f">
              <v:path arrowok="t" o:connecttype="custom" o:connectlocs="15240,0;21590,3175;27305,6350;30480,8890;30480,15240;30480,21590;2730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220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-3693160</wp:posOffset>
              </wp:positionV>
              <wp:extent cx="30480" cy="33655"/>
              <wp:effectExtent l="6350" t="2540" r="1270" b="1905"/>
              <wp:wrapNone/>
              <wp:docPr id="1928" name="Freeform 4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20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20 h 53"/>
                          <a:gd name="T16" fmla="*/ 48 w 48"/>
                          <a:gd name="T17" fmla="*/ 24 h 53"/>
                          <a:gd name="T18" fmla="*/ 43 w 48"/>
                          <a:gd name="T19" fmla="*/ 34 h 53"/>
                          <a:gd name="T20" fmla="*/ 38 w 48"/>
                          <a:gd name="T21" fmla="*/ 44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4 h 53"/>
                          <a:gd name="T30" fmla="*/ 0 w 48"/>
                          <a:gd name="T31" fmla="*/ 34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20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20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5" o:spid="_x0000_s1026" style="position:absolute;margin-left:80pt;margin-top:-290.8pt;width:2.4pt;height:2.65pt;z-index:2514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" path="m,24l,20,5,10,14,5,24,,34,5r4,5l43,20r5,4l43,34,38,44r-4,4l24,53,14,48,5,44,,34,,24xe" fillcolor="#00a7d1" stroked="f">
              <v:path arrowok="t" o:connecttype="custom" o:connectlocs="0,15240;0,12700;3175,6350;8890,3175;15240,0;21590,3175;24130,6350;27305,12700;30480,15240;27305,21590;24130,27940;21590,30480;15240,33655;8890,30480;3175,27940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1184" behindDoc="0" locked="0" layoutInCell="1" allowOverlap="1">
              <wp:simplePos x="0" y="0"/>
              <wp:positionH relativeFrom="column">
                <wp:posOffset>1244600</wp:posOffset>
              </wp:positionH>
              <wp:positionV relativeFrom="paragraph">
                <wp:posOffset>-714375</wp:posOffset>
              </wp:positionV>
              <wp:extent cx="30480" cy="30480"/>
              <wp:effectExtent l="6350" t="0" r="1270" b="7620"/>
              <wp:wrapNone/>
              <wp:docPr id="1927" name="Freeform 4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5 h 48"/>
                          <a:gd name="T4" fmla="*/ 39 w 48"/>
                          <a:gd name="T5" fmla="*/ 10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43 h 48"/>
                          <a:gd name="T14" fmla="*/ 34 w 48"/>
                          <a:gd name="T15" fmla="*/ 48 h 48"/>
                          <a:gd name="T16" fmla="*/ 24 w 48"/>
                          <a:gd name="T17" fmla="*/ 48 h 48"/>
                          <a:gd name="T18" fmla="*/ 15 w 48"/>
                          <a:gd name="T19" fmla="*/ 48 h 48"/>
                          <a:gd name="T20" fmla="*/ 5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10 h 48"/>
                          <a:gd name="T30" fmla="*/ 15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4" o:spid="_x0000_s1026" style="position:absolute;margin-left:98pt;margin-top:-56.25pt;width:2.4pt;height:2.4pt;z-index:25142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" path="m24,l34,5r5,5l44,14r4,10l44,34r-5,9l34,48r-10,l15,48,5,43,,34,,24,,14,5,10,15,5,24,xe" fillcolor="#00a7d1" stroked="f">
              <v:path arrowok="t" o:connecttype="custom" o:connectlocs="15240,0;21590,3175;24765,6350;27940,8890;30480,15240;27940,21590;24765,27305;21590,30480;15240,30480;9525,30480;3175,27305;0,21590;0,15240;0,8890;3175,6350;9525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201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-3629025</wp:posOffset>
              </wp:positionV>
              <wp:extent cx="30480" cy="30480"/>
              <wp:effectExtent l="6350" t="0" r="1270" b="7620"/>
              <wp:wrapNone/>
              <wp:docPr id="1926" name="Freeform 4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3" o:spid="_x0000_s1026" style="position:absolute;margin-left:80pt;margin-top:-285.75pt;width:2.4pt;height:2.4pt;z-index:2514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19136" behindDoc="0" locked="0" layoutInCell="1" allowOverlap="1">
              <wp:simplePos x="0" y="0"/>
              <wp:positionH relativeFrom="column">
                <wp:posOffset>1181100</wp:posOffset>
              </wp:positionH>
              <wp:positionV relativeFrom="paragraph">
                <wp:posOffset>-714375</wp:posOffset>
              </wp:positionV>
              <wp:extent cx="33020" cy="30480"/>
              <wp:effectExtent l="0" t="0" r="5080" b="7620"/>
              <wp:wrapNone/>
              <wp:docPr id="1925" name="Freeform 4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020" cy="30480"/>
                      </a:xfrm>
                      <a:custGeom>
                        <a:avLst/>
                        <a:gdLst>
                          <a:gd name="T0" fmla="*/ 28 w 52"/>
                          <a:gd name="T1" fmla="*/ 0 h 48"/>
                          <a:gd name="T2" fmla="*/ 33 w 52"/>
                          <a:gd name="T3" fmla="*/ 5 h 48"/>
                          <a:gd name="T4" fmla="*/ 43 w 52"/>
                          <a:gd name="T5" fmla="*/ 10 h 48"/>
                          <a:gd name="T6" fmla="*/ 48 w 52"/>
                          <a:gd name="T7" fmla="*/ 14 h 48"/>
                          <a:gd name="T8" fmla="*/ 52 w 52"/>
                          <a:gd name="T9" fmla="*/ 24 h 48"/>
                          <a:gd name="T10" fmla="*/ 48 w 52"/>
                          <a:gd name="T11" fmla="*/ 34 h 48"/>
                          <a:gd name="T12" fmla="*/ 43 w 52"/>
                          <a:gd name="T13" fmla="*/ 43 h 48"/>
                          <a:gd name="T14" fmla="*/ 33 w 52"/>
                          <a:gd name="T15" fmla="*/ 48 h 48"/>
                          <a:gd name="T16" fmla="*/ 28 w 52"/>
                          <a:gd name="T17" fmla="*/ 48 h 48"/>
                          <a:gd name="T18" fmla="*/ 19 w 52"/>
                          <a:gd name="T19" fmla="*/ 48 h 48"/>
                          <a:gd name="T20" fmla="*/ 9 w 52"/>
                          <a:gd name="T21" fmla="*/ 43 h 48"/>
                          <a:gd name="T22" fmla="*/ 4 w 52"/>
                          <a:gd name="T23" fmla="*/ 34 h 48"/>
                          <a:gd name="T24" fmla="*/ 0 w 52"/>
                          <a:gd name="T25" fmla="*/ 24 h 48"/>
                          <a:gd name="T26" fmla="*/ 4 w 52"/>
                          <a:gd name="T27" fmla="*/ 14 h 48"/>
                          <a:gd name="T28" fmla="*/ 9 w 52"/>
                          <a:gd name="T29" fmla="*/ 10 h 48"/>
                          <a:gd name="T30" fmla="*/ 19 w 52"/>
                          <a:gd name="T31" fmla="*/ 5 h 48"/>
                          <a:gd name="T32" fmla="*/ 28 w 52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8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52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19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9" y="5"/>
                            </a:lnTo>
                            <a:lnTo>
                              <a:pt x="28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2" o:spid="_x0000_s1026" style="position:absolute;margin-left:93pt;margin-top:-56.25pt;width:2.6pt;height:2.4pt;z-index:25141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" path="m28,r5,5l43,10r5,4l52,24,48,34r-5,9l33,48r-5,l19,48,9,43,4,34,,24,4,14,9,10,19,5,28,xe" fillcolor="#00a7d1" stroked="f">
              <v:path arrowok="t" o:connecttype="custom" o:connectlocs="17780,0;20955,3175;27305,6350;30480,8890;33020,15240;30480,21590;27305,27305;20955,30480;17780,30480;12065,30480;5715,27305;2540,21590;0,15240;2540,8890;5715,6350;12065,3175;1778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1811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-3568065</wp:posOffset>
              </wp:positionV>
              <wp:extent cx="30480" cy="30480"/>
              <wp:effectExtent l="6350" t="3810" r="1270" b="3810"/>
              <wp:wrapNone/>
              <wp:docPr id="1924" name="Freeform 4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1" o:spid="_x0000_s1026" style="position:absolute;margin-left:80pt;margin-top:-280.95pt;width:2.4pt;height:2.4pt;z-index:25141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" path="m,24l,14,5,5,14,,24,,34,r4,5l43,14r5,10l43,34r-5,4l34,48r-10,l14,48,5,38,,34,,24xe" fillcolor="#00a7d1" stroked="f">
              <v:path arrowok="t" o:connecttype="custom" o:connectlocs="0,15240;0,8890;3175,3175;8890,0;15240,0;21590,0;24130,3175;27305,8890;30480,15240;27305,21590;24130,24130;21590,30480;15240,30480;8890,30480;3175,24130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17088" behindDoc="0" locked="0" layoutInCell="1" allowOverlap="1">
              <wp:simplePos x="0" y="0"/>
              <wp:positionH relativeFrom="column">
                <wp:posOffset>1120140</wp:posOffset>
              </wp:positionH>
              <wp:positionV relativeFrom="paragraph">
                <wp:posOffset>-714375</wp:posOffset>
              </wp:positionV>
              <wp:extent cx="30480" cy="30480"/>
              <wp:effectExtent l="5715" t="0" r="1905" b="7620"/>
              <wp:wrapNone/>
              <wp:docPr id="1923" name="Freeform 4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0" o:spid="_x0000_s1026" style="position:absolute;margin-left:88.2pt;margin-top:-56.25pt;width:2.4pt;height:2.4pt;z-index:25141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" path="m24,r9,5l43,10r5,4l48,24r,10l43,43,33,48r-9,l14,48,9,43,4,34,,24,4,14,9,10,14,5,24,xe" fillcolor="#00a7d1" stroked="f">
              <v:path arrowok="t" o:connecttype="custom" o:connectlocs="15240,0;20955,3175;27305,6350;30480,8890;30480,15240;30480,21590;27305,27305;20955,30480;15240,30480;8890,30480;5715,27305;2540,21590;0,15240;254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1606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-3507105</wp:posOffset>
              </wp:positionV>
              <wp:extent cx="30480" cy="30480"/>
              <wp:effectExtent l="6350" t="7620" r="1270" b="0"/>
              <wp:wrapNone/>
              <wp:docPr id="1922" name="Freeform 4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09" o:spid="_x0000_s1026" style="position:absolute;margin-left:80pt;margin-top:-276.15pt;width:2.4pt;height:2.4pt;z-index:25141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" path="m,24l,14,5,10,14,,24,,34,r4,10l43,14r5,10l43,34r-5,9l34,48r-10,l14,48,5,43,,34,,24xe" fillcolor="#00a7d1" stroked="f">
              <v:path arrowok="t" o:connecttype="custom" o:connectlocs="0,15240;0,8890;3175,6350;8890,0;15240,0;21590,0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15040" behindDoc="0" locked="0" layoutInCell="1" allowOverlap="1">
              <wp:simplePos x="0" y="0"/>
              <wp:positionH relativeFrom="column">
                <wp:posOffset>1059180</wp:posOffset>
              </wp:positionH>
              <wp:positionV relativeFrom="paragraph">
                <wp:posOffset>-714375</wp:posOffset>
              </wp:positionV>
              <wp:extent cx="30480" cy="30480"/>
              <wp:effectExtent l="1905" t="0" r="5715" b="7620"/>
              <wp:wrapNone/>
              <wp:docPr id="1921" name="Freeform 4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5 h 48"/>
                          <a:gd name="T4" fmla="*/ 43 w 48"/>
                          <a:gd name="T5" fmla="*/ 10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43 h 48"/>
                          <a:gd name="T14" fmla="*/ 33 w 48"/>
                          <a:gd name="T15" fmla="*/ 48 h 48"/>
                          <a:gd name="T16" fmla="*/ 24 w 48"/>
                          <a:gd name="T17" fmla="*/ 48 h 48"/>
                          <a:gd name="T18" fmla="*/ 14 w 48"/>
                          <a:gd name="T19" fmla="*/ 48 h 48"/>
                          <a:gd name="T20" fmla="*/ 9 w 48"/>
                          <a:gd name="T21" fmla="*/ 43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9 w 48"/>
                          <a:gd name="T29" fmla="*/ 10 h 48"/>
                          <a:gd name="T30" fmla="*/ 14 w 48"/>
                          <a:gd name="T31" fmla="*/ 5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08" o:spid="_x0000_s1026" style="position:absolute;margin-left:83.4pt;margin-top:-56.25pt;width:2.4pt;height:2.4pt;z-index:25141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" path="m24,r9,5l43,10r5,4l48,24r,10l43,43,33,48r-9,l14,48,9,43,,34,,24,,14,9,10,14,5,24,xe" fillcolor="#00a7d1" stroked="f">
              <v:path arrowok="t" o:connecttype="custom" o:connectlocs="15240,0;20955,3175;27305,6350;30480,8890;30480,15240;30480,21590;27305,27305;20955,30480;15240,30480;8890,30480;5715,27305;0,21590;0,15240;0,8890;5715,6350;8890,3175;15240,0" o:connectangles="0,0,0,0,0,0,0,0,0,0,0,0,0,0,0,0,0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41401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-3446145</wp:posOffset>
              </wp:positionV>
              <wp:extent cx="30480" cy="30480"/>
              <wp:effectExtent l="6350" t="1905" r="1270" b="5715"/>
              <wp:wrapNone/>
              <wp:docPr id="1920" name="Freeform 4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07" o:spid="_x0000_s1026" style="position:absolute;margin-left:80pt;margin-top:-271.35pt;width:2.4pt;height:2.4pt;z-index:25141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" path="m,24l,14,5,10,14,5,24,,34,5r4,5l43,14r5,10l43,33,38,43r-4,5l24,48r-10,l5,43,,33,,24xe" fillcolor="#00a7d1" stroked="f">
              <v:path arrowok="t" o:connecttype="custom" o:connectlocs="0,15240;0,8890;3175,6350;8890,3175;15240,0;21590,3175;24130,6350;27305,8890;30480,15240;27305,20955;24130,27305;21590,30480;15240,30480;8890,30480;3175,27305;0,20955;0,15240" o:connectangles="0,0,0,0,0,0,0,0,0,0,0,0,0,0,0,0,0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0970" w:rsidRDefault="00A02771">
    <w:pPr>
      <w:pStyle w:val="Zpat"/>
      <w:ind w:left="1134"/>
      <w:rPr>
        <w:rFonts w:ascii="Arial" w:hAnsi="Arial"/>
        <w:color w:val="000080"/>
        <w:sz w:val="18"/>
      </w:rPr>
    </w:pPr>
    <w:r>
      <w:rPr>
        <w:rFonts w:ascii="Arial" w:hAnsi="Arial"/>
        <w:noProof/>
        <w:color w:val="000080"/>
        <w:sz w:val="18"/>
      </w:rPr>
      <mc:AlternateContent>
        <mc:Choice Requires="wpg">
          <w:drawing>
            <wp:anchor distT="0" distB="0" distL="114300" distR="114300" simplePos="0" relativeHeight="251889152" behindDoc="0" locked="0" layoutInCell="0" allowOverlap="1">
              <wp:simplePos x="0" y="0"/>
              <wp:positionH relativeFrom="column">
                <wp:posOffset>738505</wp:posOffset>
              </wp:positionH>
              <wp:positionV relativeFrom="paragraph">
                <wp:posOffset>-54610</wp:posOffset>
              </wp:positionV>
              <wp:extent cx="6257290" cy="246380"/>
              <wp:effectExtent l="5080" t="2540" r="5080" b="8255"/>
              <wp:wrapThrough wrapText="bothSides">
                <wp:wrapPolygon edited="0">
                  <wp:start x="21436" y="-835"/>
                  <wp:lineTo x="21436" y="12470"/>
                  <wp:lineTo x="-33" y="19095"/>
                  <wp:lineTo x="-33" y="20765"/>
                  <wp:lineTo x="21633" y="20765"/>
                  <wp:lineTo x="21600" y="-835"/>
                  <wp:lineTo x="21436" y="-835"/>
                </wp:wrapPolygon>
              </wp:wrapThrough>
              <wp:docPr id="1" name="Group 15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57290" cy="246380"/>
                        <a:chOff x="1441" y="15836"/>
                        <a:chExt cx="9854" cy="388"/>
                      </a:xfrm>
                    </wpg:grpSpPr>
                    <wps:wsp>
                      <wps:cNvPr id="2" name="Freeform 1505"/>
                      <wps:cNvSpPr>
                        <a:spLocks noChangeAspect="1"/>
                      </wps:cNvSpPr>
                      <wps:spPr bwMode="auto">
                        <a:xfrm>
                          <a:off x="713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" name="Freeform 1506"/>
                      <wps:cNvSpPr>
                        <a:spLocks noChangeAspect="1"/>
                      </wps:cNvSpPr>
                      <wps:spPr bwMode="auto">
                        <a:xfrm>
                          <a:off x="707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" name="Freeform 1507"/>
                      <wps:cNvSpPr>
                        <a:spLocks noChangeAspect="1"/>
                      </wps:cNvSpPr>
                      <wps:spPr bwMode="auto">
                        <a:xfrm>
                          <a:off x="7010" y="16194"/>
                          <a:ext cx="32" cy="30"/>
                        </a:xfrm>
                        <a:custGeom>
                          <a:avLst/>
                          <a:gdLst>
                            <a:gd name="T0" fmla="*/ 24 w 53"/>
                            <a:gd name="T1" fmla="*/ 0 h 48"/>
                            <a:gd name="T2" fmla="*/ 29 w 53"/>
                            <a:gd name="T3" fmla="*/ 0 h 48"/>
                            <a:gd name="T4" fmla="*/ 34 w 53"/>
                            <a:gd name="T5" fmla="*/ 5 h 48"/>
                            <a:gd name="T6" fmla="*/ 38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8 w 53"/>
                            <a:gd name="T27" fmla="*/ 43 h 48"/>
                            <a:gd name="T28" fmla="*/ 34 w 53"/>
                            <a:gd name="T29" fmla="*/ 48 h 48"/>
                            <a:gd name="T30" fmla="*/ 29 w 53"/>
                            <a:gd name="T31" fmla="*/ 48 h 48"/>
                            <a:gd name="T32" fmla="*/ 24 w 53"/>
                            <a:gd name="T33" fmla="*/ 48 h 48"/>
                            <a:gd name="T34" fmla="*/ 19 w 53"/>
                            <a:gd name="T35" fmla="*/ 48 h 48"/>
                            <a:gd name="T36" fmla="*/ 14 w 53"/>
                            <a:gd name="T37" fmla="*/ 48 h 48"/>
                            <a:gd name="T38" fmla="*/ 14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0 w 53"/>
                            <a:gd name="T47" fmla="*/ 29 h 48"/>
                            <a:gd name="T48" fmla="*/ 0 w 53"/>
                            <a:gd name="T49" fmla="*/ 24 h 48"/>
                            <a:gd name="T50" fmla="*/ 0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4 w 53"/>
                            <a:gd name="T59" fmla="*/ 5 h 48"/>
                            <a:gd name="T60" fmla="*/ 14 w 53"/>
                            <a:gd name="T61" fmla="*/ 5 h 48"/>
                            <a:gd name="T62" fmla="*/ 19 w 53"/>
                            <a:gd name="T63" fmla="*/ 0 h 48"/>
                            <a:gd name="T64" fmla="*/ 24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" name="Freeform 1508"/>
                      <wps:cNvSpPr>
                        <a:spLocks noChangeAspect="1"/>
                      </wps:cNvSpPr>
                      <wps:spPr bwMode="auto">
                        <a:xfrm>
                          <a:off x="6950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" name="Freeform 1509"/>
                      <wps:cNvSpPr>
                        <a:spLocks noChangeAspect="1"/>
                      </wps:cNvSpPr>
                      <wps:spPr bwMode="auto">
                        <a:xfrm>
                          <a:off x="689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7" name="Freeform 1510"/>
                      <wps:cNvSpPr>
                        <a:spLocks noChangeAspect="1"/>
                      </wps:cNvSpPr>
                      <wps:spPr bwMode="auto">
                        <a:xfrm>
                          <a:off x="6832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" name="Freeform 1511"/>
                      <wps:cNvSpPr>
                        <a:spLocks noChangeAspect="1"/>
                      </wps:cNvSpPr>
                      <wps:spPr bwMode="auto">
                        <a:xfrm>
                          <a:off x="677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" name="Freeform 1512"/>
                      <wps:cNvSpPr>
                        <a:spLocks noChangeAspect="1"/>
                      </wps:cNvSpPr>
                      <wps:spPr bwMode="auto">
                        <a:xfrm>
                          <a:off x="6710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0" name="Freeform 1513"/>
                      <wps:cNvSpPr>
                        <a:spLocks noChangeAspect="1"/>
                      </wps:cNvSpPr>
                      <wps:spPr bwMode="auto">
                        <a:xfrm>
                          <a:off x="6651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1" name="Freeform 1514"/>
                      <wps:cNvSpPr>
                        <a:spLocks noChangeAspect="1"/>
                      </wps:cNvSpPr>
                      <wps:spPr bwMode="auto">
                        <a:xfrm>
                          <a:off x="659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2" name="Freeform 1515"/>
                      <wps:cNvSpPr>
                        <a:spLocks noChangeAspect="1"/>
                      </wps:cNvSpPr>
                      <wps:spPr bwMode="auto">
                        <a:xfrm>
                          <a:off x="653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3" name="Freeform 1516"/>
                      <wps:cNvSpPr>
                        <a:spLocks noChangeAspect="1"/>
                      </wps:cNvSpPr>
                      <wps:spPr bwMode="auto">
                        <a:xfrm>
                          <a:off x="647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4" name="Freeform 1517"/>
                      <wps:cNvSpPr>
                        <a:spLocks noChangeAspect="1"/>
                      </wps:cNvSpPr>
                      <wps:spPr bwMode="auto">
                        <a:xfrm>
                          <a:off x="6411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Freeform 1518"/>
                      <wps:cNvSpPr>
                        <a:spLocks noChangeAspect="1"/>
                      </wps:cNvSpPr>
                      <wps:spPr bwMode="auto">
                        <a:xfrm>
                          <a:off x="635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" name="Freeform 1519"/>
                      <wps:cNvSpPr>
                        <a:spLocks noChangeAspect="1"/>
                      </wps:cNvSpPr>
                      <wps:spPr bwMode="auto">
                        <a:xfrm>
                          <a:off x="629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" name="Freeform 1520"/>
                      <wps:cNvSpPr>
                        <a:spLocks noChangeAspect="1"/>
                      </wps:cNvSpPr>
                      <wps:spPr bwMode="auto">
                        <a:xfrm>
                          <a:off x="623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8" name="Freeform 1521"/>
                      <wps:cNvSpPr>
                        <a:spLocks noChangeAspect="1"/>
                      </wps:cNvSpPr>
                      <wps:spPr bwMode="auto">
                        <a:xfrm>
                          <a:off x="617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9" name="Freeform 1522"/>
                      <wps:cNvSpPr>
                        <a:spLocks noChangeAspect="1"/>
                      </wps:cNvSpPr>
                      <wps:spPr bwMode="auto">
                        <a:xfrm>
                          <a:off x="611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0" name="Freeform 1523"/>
                      <wps:cNvSpPr>
                        <a:spLocks noChangeAspect="1"/>
                      </wps:cNvSpPr>
                      <wps:spPr bwMode="auto">
                        <a:xfrm>
                          <a:off x="6052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1" name="Freeform 1524"/>
                      <wps:cNvSpPr>
                        <a:spLocks noChangeAspect="1"/>
                      </wps:cNvSpPr>
                      <wps:spPr bwMode="auto">
                        <a:xfrm>
                          <a:off x="599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2" name="Freeform 1525"/>
                      <wps:cNvSpPr>
                        <a:spLocks noChangeAspect="1"/>
                      </wps:cNvSpPr>
                      <wps:spPr bwMode="auto">
                        <a:xfrm>
                          <a:off x="593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3" name="Freeform 1526"/>
                      <wps:cNvSpPr>
                        <a:spLocks noChangeAspect="1"/>
                      </wps:cNvSpPr>
                      <wps:spPr bwMode="auto">
                        <a:xfrm>
                          <a:off x="5874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4" name="Freeform 1527"/>
                      <wps:cNvSpPr>
                        <a:spLocks noChangeAspect="1"/>
                      </wps:cNvSpPr>
                      <wps:spPr bwMode="auto">
                        <a:xfrm>
                          <a:off x="581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4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4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5" name="Freeform 1528"/>
                      <wps:cNvSpPr>
                        <a:spLocks noChangeAspect="1"/>
                      </wps:cNvSpPr>
                      <wps:spPr bwMode="auto">
                        <a:xfrm>
                          <a:off x="575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6" name="Freeform 1529"/>
                      <wps:cNvSpPr>
                        <a:spLocks noChangeAspect="1"/>
                      </wps:cNvSpPr>
                      <wps:spPr bwMode="auto">
                        <a:xfrm>
                          <a:off x="569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7" name="Freeform 1530"/>
                      <wps:cNvSpPr>
                        <a:spLocks noChangeAspect="1"/>
                      </wps:cNvSpPr>
                      <wps:spPr bwMode="auto">
                        <a:xfrm>
                          <a:off x="563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8" name="Freeform 1531"/>
                      <wps:cNvSpPr>
                        <a:spLocks noChangeAspect="1"/>
                      </wps:cNvSpPr>
                      <wps:spPr bwMode="auto">
                        <a:xfrm>
                          <a:off x="5572" y="16194"/>
                          <a:ext cx="32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3 w 53"/>
                            <a:gd name="T3" fmla="*/ 0 h 48"/>
                            <a:gd name="T4" fmla="*/ 38 w 53"/>
                            <a:gd name="T5" fmla="*/ 5 h 48"/>
                            <a:gd name="T6" fmla="*/ 38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8 w 53"/>
                            <a:gd name="T27" fmla="*/ 43 h 48"/>
                            <a:gd name="T28" fmla="*/ 38 w 53"/>
                            <a:gd name="T29" fmla="*/ 48 h 48"/>
                            <a:gd name="T30" fmla="*/ 33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19 w 53"/>
                            <a:gd name="T37" fmla="*/ 48 h 48"/>
                            <a:gd name="T38" fmla="*/ 14 w 53"/>
                            <a:gd name="T39" fmla="*/ 43 h 48"/>
                            <a:gd name="T40" fmla="*/ 9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9 w 53"/>
                            <a:gd name="T57" fmla="*/ 10 h 48"/>
                            <a:gd name="T58" fmla="*/ 14 w 53"/>
                            <a:gd name="T59" fmla="*/ 5 h 48"/>
                            <a:gd name="T60" fmla="*/ 19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3" y="0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8" y="48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29" name="Freeform 1532"/>
                      <wps:cNvSpPr>
                        <a:spLocks noChangeAspect="1"/>
                      </wps:cNvSpPr>
                      <wps:spPr bwMode="auto">
                        <a:xfrm>
                          <a:off x="551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0" name="Freeform 1533"/>
                      <wps:cNvSpPr>
                        <a:spLocks noChangeAspect="1"/>
                      </wps:cNvSpPr>
                      <wps:spPr bwMode="auto">
                        <a:xfrm>
                          <a:off x="545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1" name="Freeform 1534"/>
                      <wps:cNvSpPr>
                        <a:spLocks noChangeAspect="1"/>
                      </wps:cNvSpPr>
                      <wps:spPr bwMode="auto">
                        <a:xfrm>
                          <a:off x="5394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2" name="Freeform 1535"/>
                      <wps:cNvSpPr>
                        <a:spLocks noChangeAspect="1"/>
                      </wps:cNvSpPr>
                      <wps:spPr bwMode="auto">
                        <a:xfrm>
                          <a:off x="533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3" name="Freeform 1536"/>
                      <wps:cNvSpPr>
                        <a:spLocks noChangeAspect="1"/>
                      </wps:cNvSpPr>
                      <wps:spPr bwMode="auto">
                        <a:xfrm>
                          <a:off x="5272" y="16194"/>
                          <a:ext cx="33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4 w 53"/>
                            <a:gd name="T3" fmla="*/ 0 h 48"/>
                            <a:gd name="T4" fmla="*/ 34 w 53"/>
                            <a:gd name="T5" fmla="*/ 5 h 48"/>
                            <a:gd name="T6" fmla="*/ 39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9 w 53"/>
                            <a:gd name="T27" fmla="*/ 43 h 48"/>
                            <a:gd name="T28" fmla="*/ 34 w 53"/>
                            <a:gd name="T29" fmla="*/ 48 h 48"/>
                            <a:gd name="T30" fmla="*/ 34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19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19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4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4" name="Freeform 1537"/>
                      <wps:cNvSpPr>
                        <a:spLocks noChangeAspect="1"/>
                      </wps:cNvSpPr>
                      <wps:spPr bwMode="auto">
                        <a:xfrm>
                          <a:off x="521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5" name="Freeform 1538"/>
                      <wps:cNvSpPr>
                        <a:spLocks noChangeAspect="1"/>
                      </wps:cNvSpPr>
                      <wps:spPr bwMode="auto">
                        <a:xfrm>
                          <a:off x="515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6" name="Freeform 1539"/>
                      <wps:cNvSpPr>
                        <a:spLocks noChangeAspect="1"/>
                      </wps:cNvSpPr>
                      <wps:spPr bwMode="auto">
                        <a:xfrm>
                          <a:off x="509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7" name="Freeform 1540"/>
                      <wps:cNvSpPr>
                        <a:spLocks noChangeAspect="1"/>
                      </wps:cNvSpPr>
                      <wps:spPr bwMode="auto">
                        <a:xfrm>
                          <a:off x="5035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8" name="Freeform 1541"/>
                      <wps:cNvSpPr>
                        <a:spLocks noChangeAspect="1"/>
                      </wps:cNvSpPr>
                      <wps:spPr bwMode="auto">
                        <a:xfrm>
                          <a:off x="4973" y="16194"/>
                          <a:ext cx="32" cy="30"/>
                        </a:xfrm>
                        <a:custGeom>
                          <a:avLst/>
                          <a:gdLst>
                            <a:gd name="T0" fmla="*/ 24 w 52"/>
                            <a:gd name="T1" fmla="*/ 0 h 48"/>
                            <a:gd name="T2" fmla="*/ 33 w 52"/>
                            <a:gd name="T3" fmla="*/ 0 h 48"/>
                            <a:gd name="T4" fmla="*/ 33 w 52"/>
                            <a:gd name="T5" fmla="*/ 5 h 48"/>
                            <a:gd name="T6" fmla="*/ 38 w 52"/>
                            <a:gd name="T7" fmla="*/ 5 h 48"/>
                            <a:gd name="T8" fmla="*/ 43 w 52"/>
                            <a:gd name="T9" fmla="*/ 10 h 48"/>
                            <a:gd name="T10" fmla="*/ 48 w 52"/>
                            <a:gd name="T11" fmla="*/ 10 h 48"/>
                            <a:gd name="T12" fmla="*/ 48 w 52"/>
                            <a:gd name="T13" fmla="*/ 14 h 48"/>
                            <a:gd name="T14" fmla="*/ 48 w 52"/>
                            <a:gd name="T15" fmla="*/ 19 h 48"/>
                            <a:gd name="T16" fmla="*/ 52 w 52"/>
                            <a:gd name="T17" fmla="*/ 24 h 48"/>
                            <a:gd name="T18" fmla="*/ 48 w 52"/>
                            <a:gd name="T19" fmla="*/ 29 h 48"/>
                            <a:gd name="T20" fmla="*/ 48 w 52"/>
                            <a:gd name="T21" fmla="*/ 34 h 48"/>
                            <a:gd name="T22" fmla="*/ 48 w 52"/>
                            <a:gd name="T23" fmla="*/ 38 h 48"/>
                            <a:gd name="T24" fmla="*/ 43 w 52"/>
                            <a:gd name="T25" fmla="*/ 43 h 48"/>
                            <a:gd name="T26" fmla="*/ 38 w 52"/>
                            <a:gd name="T27" fmla="*/ 43 h 48"/>
                            <a:gd name="T28" fmla="*/ 33 w 52"/>
                            <a:gd name="T29" fmla="*/ 48 h 48"/>
                            <a:gd name="T30" fmla="*/ 33 w 52"/>
                            <a:gd name="T31" fmla="*/ 48 h 48"/>
                            <a:gd name="T32" fmla="*/ 24 w 52"/>
                            <a:gd name="T33" fmla="*/ 48 h 48"/>
                            <a:gd name="T34" fmla="*/ 19 w 52"/>
                            <a:gd name="T35" fmla="*/ 48 h 48"/>
                            <a:gd name="T36" fmla="*/ 19 w 52"/>
                            <a:gd name="T37" fmla="*/ 48 h 48"/>
                            <a:gd name="T38" fmla="*/ 14 w 52"/>
                            <a:gd name="T39" fmla="*/ 43 h 48"/>
                            <a:gd name="T40" fmla="*/ 9 w 52"/>
                            <a:gd name="T41" fmla="*/ 43 h 48"/>
                            <a:gd name="T42" fmla="*/ 5 w 52"/>
                            <a:gd name="T43" fmla="*/ 38 h 48"/>
                            <a:gd name="T44" fmla="*/ 5 w 52"/>
                            <a:gd name="T45" fmla="*/ 34 h 48"/>
                            <a:gd name="T46" fmla="*/ 5 w 52"/>
                            <a:gd name="T47" fmla="*/ 29 h 48"/>
                            <a:gd name="T48" fmla="*/ 0 w 52"/>
                            <a:gd name="T49" fmla="*/ 24 h 48"/>
                            <a:gd name="T50" fmla="*/ 5 w 52"/>
                            <a:gd name="T51" fmla="*/ 19 h 48"/>
                            <a:gd name="T52" fmla="*/ 5 w 52"/>
                            <a:gd name="T53" fmla="*/ 14 h 48"/>
                            <a:gd name="T54" fmla="*/ 5 w 52"/>
                            <a:gd name="T55" fmla="*/ 10 h 48"/>
                            <a:gd name="T56" fmla="*/ 9 w 52"/>
                            <a:gd name="T57" fmla="*/ 10 h 48"/>
                            <a:gd name="T58" fmla="*/ 14 w 52"/>
                            <a:gd name="T59" fmla="*/ 5 h 48"/>
                            <a:gd name="T60" fmla="*/ 19 w 52"/>
                            <a:gd name="T61" fmla="*/ 5 h 48"/>
                            <a:gd name="T62" fmla="*/ 19 w 52"/>
                            <a:gd name="T63" fmla="*/ 0 h 48"/>
                            <a:gd name="T64" fmla="*/ 24 w 52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2" h="48">
                              <a:moveTo>
                                <a:pt x="24" y="0"/>
                              </a:moveTo>
                              <a:lnTo>
                                <a:pt x="33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2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39" name="Freeform 1542"/>
                      <wps:cNvSpPr>
                        <a:spLocks noChangeAspect="1"/>
                      </wps:cNvSpPr>
                      <wps:spPr bwMode="auto">
                        <a:xfrm>
                          <a:off x="491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0" name="Freeform 1543"/>
                      <wps:cNvSpPr>
                        <a:spLocks noChangeAspect="1"/>
                      </wps:cNvSpPr>
                      <wps:spPr bwMode="auto">
                        <a:xfrm>
                          <a:off x="485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1" name="Freeform 1544"/>
                      <wps:cNvSpPr>
                        <a:spLocks noChangeAspect="1"/>
                      </wps:cNvSpPr>
                      <wps:spPr bwMode="auto">
                        <a:xfrm>
                          <a:off x="4795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2" name="Freeform 1545"/>
                      <wps:cNvSpPr>
                        <a:spLocks noChangeAspect="1"/>
                      </wps:cNvSpPr>
                      <wps:spPr bwMode="auto">
                        <a:xfrm>
                          <a:off x="473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3" name="Freeform 1546"/>
                      <wps:cNvSpPr>
                        <a:spLocks noChangeAspect="1"/>
                      </wps:cNvSpPr>
                      <wps:spPr bwMode="auto">
                        <a:xfrm>
                          <a:off x="4673" y="16194"/>
                          <a:ext cx="33" cy="30"/>
                        </a:xfrm>
                        <a:custGeom>
                          <a:avLst/>
                          <a:gdLst>
                            <a:gd name="T0" fmla="*/ 24 w 53"/>
                            <a:gd name="T1" fmla="*/ 0 h 48"/>
                            <a:gd name="T2" fmla="*/ 29 w 53"/>
                            <a:gd name="T3" fmla="*/ 0 h 48"/>
                            <a:gd name="T4" fmla="*/ 34 w 53"/>
                            <a:gd name="T5" fmla="*/ 5 h 48"/>
                            <a:gd name="T6" fmla="*/ 38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8 w 53"/>
                            <a:gd name="T27" fmla="*/ 43 h 48"/>
                            <a:gd name="T28" fmla="*/ 34 w 53"/>
                            <a:gd name="T29" fmla="*/ 48 h 48"/>
                            <a:gd name="T30" fmla="*/ 29 w 53"/>
                            <a:gd name="T31" fmla="*/ 48 h 48"/>
                            <a:gd name="T32" fmla="*/ 24 w 53"/>
                            <a:gd name="T33" fmla="*/ 48 h 48"/>
                            <a:gd name="T34" fmla="*/ 19 w 53"/>
                            <a:gd name="T35" fmla="*/ 48 h 48"/>
                            <a:gd name="T36" fmla="*/ 19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19 w 53"/>
                            <a:gd name="T61" fmla="*/ 5 h 48"/>
                            <a:gd name="T62" fmla="*/ 19 w 53"/>
                            <a:gd name="T63" fmla="*/ 0 h 48"/>
                            <a:gd name="T64" fmla="*/ 24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4" name="Freeform 1547"/>
                      <wps:cNvSpPr>
                        <a:spLocks noChangeAspect="1"/>
                      </wps:cNvSpPr>
                      <wps:spPr bwMode="auto">
                        <a:xfrm>
                          <a:off x="4614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5" name="Freeform 1548"/>
                      <wps:cNvSpPr>
                        <a:spLocks noChangeAspect="1"/>
                      </wps:cNvSpPr>
                      <wps:spPr bwMode="auto">
                        <a:xfrm>
                          <a:off x="455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6" name="Freeform 1549"/>
                      <wps:cNvSpPr>
                        <a:spLocks noChangeAspect="1"/>
                      </wps:cNvSpPr>
                      <wps:spPr bwMode="auto">
                        <a:xfrm>
                          <a:off x="449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7" name="Freeform 1550"/>
                      <wps:cNvSpPr>
                        <a:spLocks noChangeAspect="1"/>
                      </wps:cNvSpPr>
                      <wps:spPr bwMode="auto">
                        <a:xfrm>
                          <a:off x="4436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8" name="Freeform 1551"/>
                      <wps:cNvSpPr>
                        <a:spLocks noChangeAspect="1"/>
                      </wps:cNvSpPr>
                      <wps:spPr bwMode="auto">
                        <a:xfrm>
                          <a:off x="4374" y="16194"/>
                          <a:ext cx="32" cy="30"/>
                        </a:xfrm>
                        <a:custGeom>
                          <a:avLst/>
                          <a:gdLst>
                            <a:gd name="T0" fmla="*/ 24 w 52"/>
                            <a:gd name="T1" fmla="*/ 0 h 48"/>
                            <a:gd name="T2" fmla="*/ 28 w 52"/>
                            <a:gd name="T3" fmla="*/ 0 h 48"/>
                            <a:gd name="T4" fmla="*/ 33 w 52"/>
                            <a:gd name="T5" fmla="*/ 5 h 48"/>
                            <a:gd name="T6" fmla="*/ 38 w 52"/>
                            <a:gd name="T7" fmla="*/ 5 h 48"/>
                            <a:gd name="T8" fmla="*/ 43 w 52"/>
                            <a:gd name="T9" fmla="*/ 10 h 48"/>
                            <a:gd name="T10" fmla="*/ 47 w 52"/>
                            <a:gd name="T11" fmla="*/ 10 h 48"/>
                            <a:gd name="T12" fmla="*/ 47 w 52"/>
                            <a:gd name="T13" fmla="*/ 14 h 48"/>
                            <a:gd name="T14" fmla="*/ 47 w 52"/>
                            <a:gd name="T15" fmla="*/ 19 h 48"/>
                            <a:gd name="T16" fmla="*/ 52 w 52"/>
                            <a:gd name="T17" fmla="*/ 24 h 48"/>
                            <a:gd name="T18" fmla="*/ 47 w 52"/>
                            <a:gd name="T19" fmla="*/ 29 h 48"/>
                            <a:gd name="T20" fmla="*/ 47 w 52"/>
                            <a:gd name="T21" fmla="*/ 34 h 48"/>
                            <a:gd name="T22" fmla="*/ 47 w 52"/>
                            <a:gd name="T23" fmla="*/ 38 h 48"/>
                            <a:gd name="T24" fmla="*/ 43 w 52"/>
                            <a:gd name="T25" fmla="*/ 43 h 48"/>
                            <a:gd name="T26" fmla="*/ 38 w 52"/>
                            <a:gd name="T27" fmla="*/ 43 h 48"/>
                            <a:gd name="T28" fmla="*/ 33 w 52"/>
                            <a:gd name="T29" fmla="*/ 48 h 48"/>
                            <a:gd name="T30" fmla="*/ 28 w 52"/>
                            <a:gd name="T31" fmla="*/ 48 h 48"/>
                            <a:gd name="T32" fmla="*/ 24 w 52"/>
                            <a:gd name="T33" fmla="*/ 48 h 48"/>
                            <a:gd name="T34" fmla="*/ 19 w 52"/>
                            <a:gd name="T35" fmla="*/ 48 h 48"/>
                            <a:gd name="T36" fmla="*/ 14 w 52"/>
                            <a:gd name="T37" fmla="*/ 48 h 48"/>
                            <a:gd name="T38" fmla="*/ 14 w 52"/>
                            <a:gd name="T39" fmla="*/ 43 h 48"/>
                            <a:gd name="T40" fmla="*/ 9 w 52"/>
                            <a:gd name="T41" fmla="*/ 43 h 48"/>
                            <a:gd name="T42" fmla="*/ 4 w 52"/>
                            <a:gd name="T43" fmla="*/ 38 h 48"/>
                            <a:gd name="T44" fmla="*/ 4 w 52"/>
                            <a:gd name="T45" fmla="*/ 34 h 48"/>
                            <a:gd name="T46" fmla="*/ 4 w 52"/>
                            <a:gd name="T47" fmla="*/ 29 h 48"/>
                            <a:gd name="T48" fmla="*/ 0 w 52"/>
                            <a:gd name="T49" fmla="*/ 24 h 48"/>
                            <a:gd name="T50" fmla="*/ 4 w 52"/>
                            <a:gd name="T51" fmla="*/ 19 h 48"/>
                            <a:gd name="T52" fmla="*/ 4 w 52"/>
                            <a:gd name="T53" fmla="*/ 14 h 48"/>
                            <a:gd name="T54" fmla="*/ 4 w 52"/>
                            <a:gd name="T55" fmla="*/ 10 h 48"/>
                            <a:gd name="T56" fmla="*/ 9 w 52"/>
                            <a:gd name="T57" fmla="*/ 10 h 48"/>
                            <a:gd name="T58" fmla="*/ 14 w 52"/>
                            <a:gd name="T59" fmla="*/ 5 h 48"/>
                            <a:gd name="T60" fmla="*/ 14 w 52"/>
                            <a:gd name="T61" fmla="*/ 5 h 48"/>
                            <a:gd name="T62" fmla="*/ 19 w 52"/>
                            <a:gd name="T63" fmla="*/ 0 h 48"/>
                            <a:gd name="T64" fmla="*/ 24 w 52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2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7" y="10"/>
                              </a:lnTo>
                              <a:lnTo>
                                <a:pt x="47" y="14"/>
                              </a:lnTo>
                              <a:lnTo>
                                <a:pt x="47" y="19"/>
                              </a:lnTo>
                              <a:lnTo>
                                <a:pt x="52" y="24"/>
                              </a:lnTo>
                              <a:lnTo>
                                <a:pt x="47" y="29"/>
                              </a:lnTo>
                              <a:lnTo>
                                <a:pt x="47" y="34"/>
                              </a:lnTo>
                              <a:lnTo>
                                <a:pt x="47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4" y="29"/>
                              </a:lnTo>
                              <a:lnTo>
                                <a:pt x="0" y="24"/>
                              </a:lnTo>
                              <a:lnTo>
                                <a:pt x="4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49" name="Freeform 1552"/>
                      <wps:cNvSpPr>
                        <a:spLocks noChangeAspect="1"/>
                      </wps:cNvSpPr>
                      <wps:spPr bwMode="auto">
                        <a:xfrm>
                          <a:off x="4315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4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4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0" name="Freeform 1553"/>
                      <wps:cNvSpPr>
                        <a:spLocks noChangeAspect="1"/>
                      </wps:cNvSpPr>
                      <wps:spPr bwMode="auto">
                        <a:xfrm>
                          <a:off x="425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1" name="Freeform 1554"/>
                      <wps:cNvSpPr>
                        <a:spLocks noChangeAspect="1"/>
                      </wps:cNvSpPr>
                      <wps:spPr bwMode="auto">
                        <a:xfrm>
                          <a:off x="419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2" name="Freeform 1555"/>
                      <wps:cNvSpPr>
                        <a:spLocks noChangeAspect="1"/>
                      </wps:cNvSpPr>
                      <wps:spPr bwMode="auto">
                        <a:xfrm>
                          <a:off x="413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3" name="Freeform 1556"/>
                      <wps:cNvSpPr>
                        <a:spLocks noChangeAspect="1"/>
                      </wps:cNvSpPr>
                      <wps:spPr bwMode="auto">
                        <a:xfrm>
                          <a:off x="407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4" name="Freeform 1557"/>
                      <wps:cNvSpPr>
                        <a:spLocks noChangeAspect="1"/>
                      </wps:cNvSpPr>
                      <wps:spPr bwMode="auto">
                        <a:xfrm>
                          <a:off x="401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5" name="Freeform 1558"/>
                      <wps:cNvSpPr>
                        <a:spLocks noChangeAspect="1"/>
                      </wps:cNvSpPr>
                      <wps:spPr bwMode="auto">
                        <a:xfrm>
                          <a:off x="3956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6" name="Freeform 1559"/>
                      <wps:cNvSpPr>
                        <a:spLocks noChangeAspect="1"/>
                      </wps:cNvSpPr>
                      <wps:spPr bwMode="auto">
                        <a:xfrm>
                          <a:off x="389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7" name="Freeform 1560"/>
                      <wps:cNvSpPr>
                        <a:spLocks noChangeAspect="1"/>
                      </wps:cNvSpPr>
                      <wps:spPr bwMode="auto">
                        <a:xfrm>
                          <a:off x="383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8" name="Freeform 1561"/>
                      <wps:cNvSpPr>
                        <a:spLocks noChangeAspect="1"/>
                      </wps:cNvSpPr>
                      <wps:spPr bwMode="auto">
                        <a:xfrm>
                          <a:off x="3775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59" name="Freeform 1562"/>
                      <wps:cNvSpPr>
                        <a:spLocks noChangeAspect="1"/>
                      </wps:cNvSpPr>
                      <wps:spPr bwMode="auto">
                        <a:xfrm>
                          <a:off x="371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0" name="Freeform 1563"/>
                      <wps:cNvSpPr>
                        <a:spLocks noChangeAspect="1"/>
                      </wps:cNvSpPr>
                      <wps:spPr bwMode="auto">
                        <a:xfrm>
                          <a:off x="365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1" name="Freeform 1564"/>
                      <wps:cNvSpPr>
                        <a:spLocks noChangeAspect="1"/>
                      </wps:cNvSpPr>
                      <wps:spPr bwMode="auto">
                        <a:xfrm>
                          <a:off x="359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2" name="Freeform 1565"/>
                      <wps:cNvSpPr>
                        <a:spLocks noChangeAspect="1"/>
                      </wps:cNvSpPr>
                      <wps:spPr bwMode="auto">
                        <a:xfrm>
                          <a:off x="353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63" name="Freeform 1566"/>
                      <wps:cNvSpPr>
                        <a:spLocks noChangeAspect="1"/>
                      </wps:cNvSpPr>
                      <wps:spPr bwMode="auto">
                        <a:xfrm>
                          <a:off x="347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4" name="Freeform 1567"/>
                      <wps:cNvSpPr>
                        <a:spLocks noChangeAspect="1"/>
                      </wps:cNvSpPr>
                      <wps:spPr bwMode="auto">
                        <a:xfrm>
                          <a:off x="341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5" name="Freeform 1568"/>
                      <wps:cNvSpPr>
                        <a:spLocks noChangeAspect="1"/>
                      </wps:cNvSpPr>
                      <wps:spPr bwMode="auto">
                        <a:xfrm>
                          <a:off x="335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6" name="Freeform 1569"/>
                      <wps:cNvSpPr>
                        <a:spLocks noChangeAspect="1"/>
                      </wps:cNvSpPr>
                      <wps:spPr bwMode="auto">
                        <a:xfrm>
                          <a:off x="329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7" name="Freeform 1570"/>
                      <wps:cNvSpPr>
                        <a:spLocks noChangeAspect="1"/>
                      </wps:cNvSpPr>
                      <wps:spPr bwMode="auto">
                        <a:xfrm>
                          <a:off x="323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8" name="Freeform 1571"/>
                      <wps:cNvSpPr>
                        <a:spLocks noChangeAspect="1"/>
                      </wps:cNvSpPr>
                      <wps:spPr bwMode="auto">
                        <a:xfrm>
                          <a:off x="3176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69" name="Freeform 1572"/>
                      <wps:cNvSpPr>
                        <a:spLocks noChangeAspect="1"/>
                      </wps:cNvSpPr>
                      <wps:spPr bwMode="auto">
                        <a:xfrm>
                          <a:off x="311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0" name="Freeform 1573"/>
                      <wps:cNvSpPr>
                        <a:spLocks noChangeAspect="1"/>
                      </wps:cNvSpPr>
                      <wps:spPr bwMode="auto">
                        <a:xfrm>
                          <a:off x="305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1" name="Freeform 1574"/>
                      <wps:cNvSpPr>
                        <a:spLocks noChangeAspect="1"/>
                      </wps:cNvSpPr>
                      <wps:spPr bwMode="auto">
                        <a:xfrm>
                          <a:off x="299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2" name="Freeform 1575"/>
                      <wps:cNvSpPr>
                        <a:spLocks noChangeAspect="1"/>
                      </wps:cNvSpPr>
                      <wps:spPr bwMode="auto">
                        <a:xfrm>
                          <a:off x="263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3" name="Freeform 1576"/>
                      <wps:cNvSpPr>
                        <a:spLocks noChangeAspect="1"/>
                      </wps:cNvSpPr>
                      <wps:spPr bwMode="auto">
                        <a:xfrm>
                          <a:off x="2935" y="16194"/>
                          <a:ext cx="33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4 w 53"/>
                            <a:gd name="T3" fmla="*/ 0 h 48"/>
                            <a:gd name="T4" fmla="*/ 39 w 53"/>
                            <a:gd name="T5" fmla="*/ 5 h 48"/>
                            <a:gd name="T6" fmla="*/ 39 w 53"/>
                            <a:gd name="T7" fmla="*/ 5 h 48"/>
                            <a:gd name="T8" fmla="*/ 44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4 w 53"/>
                            <a:gd name="T25" fmla="*/ 43 h 48"/>
                            <a:gd name="T26" fmla="*/ 39 w 53"/>
                            <a:gd name="T27" fmla="*/ 43 h 48"/>
                            <a:gd name="T28" fmla="*/ 39 w 53"/>
                            <a:gd name="T29" fmla="*/ 48 h 48"/>
                            <a:gd name="T30" fmla="*/ 34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20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20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4" y="0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9" y="48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4" name="Freeform 1577"/>
                      <wps:cNvSpPr>
                        <a:spLocks noChangeAspect="1"/>
                      </wps:cNvSpPr>
                      <wps:spPr bwMode="auto">
                        <a:xfrm>
                          <a:off x="257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5" name="Freeform 1578"/>
                      <wps:cNvSpPr>
                        <a:spLocks noChangeAspect="1"/>
                      </wps:cNvSpPr>
                      <wps:spPr bwMode="auto">
                        <a:xfrm>
                          <a:off x="287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4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4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6" name="Freeform 1579"/>
                      <wps:cNvSpPr>
                        <a:spLocks noChangeAspect="1"/>
                      </wps:cNvSpPr>
                      <wps:spPr bwMode="auto">
                        <a:xfrm>
                          <a:off x="251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8" name="Freeform 1580"/>
                      <wps:cNvSpPr>
                        <a:spLocks noChangeAspect="1"/>
                      </wps:cNvSpPr>
                      <wps:spPr bwMode="auto">
                        <a:xfrm>
                          <a:off x="281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79" name="Freeform 1581"/>
                      <wps:cNvSpPr>
                        <a:spLocks noChangeAspect="1"/>
                      </wps:cNvSpPr>
                      <wps:spPr bwMode="auto">
                        <a:xfrm>
                          <a:off x="245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0" name="Freeform 1582"/>
                      <wps:cNvSpPr>
                        <a:spLocks noChangeAspect="1"/>
                      </wps:cNvSpPr>
                      <wps:spPr bwMode="auto">
                        <a:xfrm>
                          <a:off x="275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1" name="Freeform 1583"/>
                      <wps:cNvSpPr>
                        <a:spLocks noChangeAspect="1"/>
                      </wps:cNvSpPr>
                      <wps:spPr bwMode="auto">
                        <a:xfrm>
                          <a:off x="2396" y="16194"/>
                          <a:ext cx="33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4 w 53"/>
                            <a:gd name="T3" fmla="*/ 0 h 48"/>
                            <a:gd name="T4" fmla="*/ 39 w 53"/>
                            <a:gd name="T5" fmla="*/ 5 h 48"/>
                            <a:gd name="T6" fmla="*/ 39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9 w 53"/>
                            <a:gd name="T27" fmla="*/ 43 h 48"/>
                            <a:gd name="T28" fmla="*/ 39 w 53"/>
                            <a:gd name="T29" fmla="*/ 48 h 48"/>
                            <a:gd name="T30" fmla="*/ 34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19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19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4" y="0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9" y="48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2" name="Freeform 1584"/>
                      <wps:cNvSpPr>
                        <a:spLocks noChangeAspect="1"/>
                      </wps:cNvSpPr>
                      <wps:spPr bwMode="auto">
                        <a:xfrm>
                          <a:off x="2699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3" name="Freeform 1585"/>
                      <wps:cNvSpPr>
                        <a:spLocks noChangeAspect="1"/>
                      </wps:cNvSpPr>
                      <wps:spPr bwMode="auto">
                        <a:xfrm>
                          <a:off x="233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4" name="Freeform 1586"/>
                      <wps:cNvSpPr>
                        <a:spLocks noChangeAspect="1"/>
                      </wps:cNvSpPr>
                      <wps:spPr bwMode="auto">
                        <a:xfrm>
                          <a:off x="2280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5" name="Freeform 1587"/>
                      <wps:cNvSpPr>
                        <a:spLocks noChangeAspect="1"/>
                      </wps:cNvSpPr>
                      <wps:spPr bwMode="auto">
                        <a:xfrm>
                          <a:off x="222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6" name="Freeform 1588"/>
                      <wps:cNvSpPr>
                        <a:spLocks noChangeAspect="1"/>
                      </wps:cNvSpPr>
                      <wps:spPr bwMode="auto">
                        <a:xfrm>
                          <a:off x="2162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7" name="Freeform 1589"/>
                      <wps:cNvSpPr>
                        <a:spLocks noChangeAspect="1"/>
                      </wps:cNvSpPr>
                      <wps:spPr bwMode="auto">
                        <a:xfrm>
                          <a:off x="210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8" name="Freeform 1590"/>
                      <wps:cNvSpPr>
                        <a:spLocks noChangeAspect="1"/>
                      </wps:cNvSpPr>
                      <wps:spPr bwMode="auto">
                        <a:xfrm>
                          <a:off x="2040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89" name="Freeform 1591"/>
                      <wps:cNvSpPr>
                        <a:spLocks noChangeAspect="1"/>
                      </wps:cNvSpPr>
                      <wps:spPr bwMode="auto">
                        <a:xfrm>
                          <a:off x="1981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0" name="Freeform 1592"/>
                      <wps:cNvSpPr>
                        <a:spLocks noChangeAspect="1"/>
                      </wps:cNvSpPr>
                      <wps:spPr bwMode="auto">
                        <a:xfrm>
                          <a:off x="192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1" name="Freeform 1593"/>
                      <wps:cNvSpPr>
                        <a:spLocks noChangeAspect="1"/>
                      </wps:cNvSpPr>
                      <wps:spPr bwMode="auto">
                        <a:xfrm>
                          <a:off x="186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2" name="Freeform 1594"/>
                      <wps:cNvSpPr>
                        <a:spLocks noChangeAspect="1"/>
                      </wps:cNvSpPr>
                      <wps:spPr bwMode="auto">
                        <a:xfrm>
                          <a:off x="180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3" name="Freeform 1595"/>
                      <wps:cNvSpPr>
                        <a:spLocks noChangeAspect="1"/>
                      </wps:cNvSpPr>
                      <wps:spPr bwMode="auto">
                        <a:xfrm>
                          <a:off x="174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4" name="Freeform 1596"/>
                      <wps:cNvSpPr>
                        <a:spLocks noChangeAspect="1"/>
                      </wps:cNvSpPr>
                      <wps:spPr bwMode="auto">
                        <a:xfrm>
                          <a:off x="1682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5" name="Freeform 1597"/>
                      <wps:cNvSpPr>
                        <a:spLocks noChangeAspect="1"/>
                      </wps:cNvSpPr>
                      <wps:spPr bwMode="auto">
                        <a:xfrm>
                          <a:off x="162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6" name="Freeform 1598"/>
                      <wps:cNvSpPr>
                        <a:spLocks noChangeAspect="1"/>
                      </wps:cNvSpPr>
                      <wps:spPr bwMode="auto">
                        <a:xfrm>
                          <a:off x="156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7" name="Freeform 1599"/>
                      <wps:cNvSpPr>
                        <a:spLocks noChangeAspect="1"/>
                      </wps:cNvSpPr>
                      <wps:spPr bwMode="auto">
                        <a:xfrm>
                          <a:off x="1504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8" name="Freeform 1600"/>
                      <wps:cNvSpPr>
                        <a:spLocks noChangeAspect="1"/>
                      </wps:cNvSpPr>
                      <wps:spPr bwMode="auto">
                        <a:xfrm>
                          <a:off x="144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99" name="Freeform 1601"/>
                      <wps:cNvSpPr>
                        <a:spLocks noChangeAspect="1"/>
                      </wps:cNvSpPr>
                      <wps:spPr bwMode="auto">
                        <a:xfrm>
                          <a:off x="1126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0" name="Freeform 1602"/>
                      <wps:cNvSpPr>
                        <a:spLocks noChangeAspect="1"/>
                      </wps:cNvSpPr>
                      <wps:spPr bwMode="auto">
                        <a:xfrm>
                          <a:off x="11206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1" name="Freeform 1603"/>
                      <wps:cNvSpPr>
                        <a:spLocks noChangeAspect="1"/>
                      </wps:cNvSpPr>
                      <wps:spPr bwMode="auto">
                        <a:xfrm>
                          <a:off x="1114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2" name="Freeform 1604"/>
                      <wps:cNvSpPr>
                        <a:spLocks noChangeAspect="1"/>
                      </wps:cNvSpPr>
                      <wps:spPr bwMode="auto">
                        <a:xfrm>
                          <a:off x="11084" y="16194"/>
                          <a:ext cx="33" cy="30"/>
                        </a:xfrm>
                        <a:custGeom>
                          <a:avLst/>
                          <a:gdLst>
                            <a:gd name="T0" fmla="*/ 24 w 53"/>
                            <a:gd name="T1" fmla="*/ 0 h 48"/>
                            <a:gd name="T2" fmla="*/ 29 w 53"/>
                            <a:gd name="T3" fmla="*/ 0 h 48"/>
                            <a:gd name="T4" fmla="*/ 34 w 53"/>
                            <a:gd name="T5" fmla="*/ 5 h 48"/>
                            <a:gd name="T6" fmla="*/ 38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8 w 53"/>
                            <a:gd name="T27" fmla="*/ 43 h 48"/>
                            <a:gd name="T28" fmla="*/ 34 w 53"/>
                            <a:gd name="T29" fmla="*/ 48 h 48"/>
                            <a:gd name="T30" fmla="*/ 29 w 53"/>
                            <a:gd name="T31" fmla="*/ 48 h 48"/>
                            <a:gd name="T32" fmla="*/ 24 w 53"/>
                            <a:gd name="T33" fmla="*/ 48 h 48"/>
                            <a:gd name="T34" fmla="*/ 19 w 53"/>
                            <a:gd name="T35" fmla="*/ 48 h 48"/>
                            <a:gd name="T36" fmla="*/ 19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19 w 53"/>
                            <a:gd name="T61" fmla="*/ 5 h 48"/>
                            <a:gd name="T62" fmla="*/ 19 w 53"/>
                            <a:gd name="T63" fmla="*/ 0 h 48"/>
                            <a:gd name="T64" fmla="*/ 24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3" name="Freeform 1605"/>
                      <wps:cNvSpPr>
                        <a:spLocks noChangeAspect="1"/>
                      </wps:cNvSpPr>
                      <wps:spPr bwMode="auto">
                        <a:xfrm>
                          <a:off x="11025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4" name="Freeform 1606"/>
                      <wps:cNvSpPr>
                        <a:spLocks noChangeAspect="1"/>
                      </wps:cNvSpPr>
                      <wps:spPr bwMode="auto">
                        <a:xfrm>
                          <a:off x="1096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5" name="Freeform 1607"/>
                      <wps:cNvSpPr>
                        <a:spLocks noChangeAspect="1"/>
                      </wps:cNvSpPr>
                      <wps:spPr bwMode="auto">
                        <a:xfrm>
                          <a:off x="1090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6" name="Freeform 1608"/>
                      <wps:cNvSpPr>
                        <a:spLocks noChangeAspect="1"/>
                      </wps:cNvSpPr>
                      <wps:spPr bwMode="auto">
                        <a:xfrm>
                          <a:off x="1084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7" name="Freeform 1609"/>
                      <wps:cNvSpPr>
                        <a:spLocks noChangeAspect="1"/>
                      </wps:cNvSpPr>
                      <wps:spPr bwMode="auto">
                        <a:xfrm>
                          <a:off x="10785" y="16194"/>
                          <a:ext cx="32" cy="30"/>
                        </a:xfrm>
                        <a:custGeom>
                          <a:avLst/>
                          <a:gdLst>
                            <a:gd name="T0" fmla="*/ 24 w 52"/>
                            <a:gd name="T1" fmla="*/ 0 h 48"/>
                            <a:gd name="T2" fmla="*/ 28 w 52"/>
                            <a:gd name="T3" fmla="*/ 0 h 48"/>
                            <a:gd name="T4" fmla="*/ 33 w 52"/>
                            <a:gd name="T5" fmla="*/ 5 h 48"/>
                            <a:gd name="T6" fmla="*/ 38 w 52"/>
                            <a:gd name="T7" fmla="*/ 5 h 48"/>
                            <a:gd name="T8" fmla="*/ 43 w 52"/>
                            <a:gd name="T9" fmla="*/ 10 h 48"/>
                            <a:gd name="T10" fmla="*/ 47 w 52"/>
                            <a:gd name="T11" fmla="*/ 10 h 48"/>
                            <a:gd name="T12" fmla="*/ 47 w 52"/>
                            <a:gd name="T13" fmla="*/ 14 h 48"/>
                            <a:gd name="T14" fmla="*/ 47 w 52"/>
                            <a:gd name="T15" fmla="*/ 19 h 48"/>
                            <a:gd name="T16" fmla="*/ 52 w 52"/>
                            <a:gd name="T17" fmla="*/ 24 h 48"/>
                            <a:gd name="T18" fmla="*/ 47 w 52"/>
                            <a:gd name="T19" fmla="*/ 29 h 48"/>
                            <a:gd name="T20" fmla="*/ 47 w 52"/>
                            <a:gd name="T21" fmla="*/ 34 h 48"/>
                            <a:gd name="T22" fmla="*/ 47 w 52"/>
                            <a:gd name="T23" fmla="*/ 38 h 48"/>
                            <a:gd name="T24" fmla="*/ 43 w 52"/>
                            <a:gd name="T25" fmla="*/ 43 h 48"/>
                            <a:gd name="T26" fmla="*/ 38 w 52"/>
                            <a:gd name="T27" fmla="*/ 43 h 48"/>
                            <a:gd name="T28" fmla="*/ 33 w 52"/>
                            <a:gd name="T29" fmla="*/ 48 h 48"/>
                            <a:gd name="T30" fmla="*/ 28 w 52"/>
                            <a:gd name="T31" fmla="*/ 48 h 48"/>
                            <a:gd name="T32" fmla="*/ 24 w 52"/>
                            <a:gd name="T33" fmla="*/ 48 h 48"/>
                            <a:gd name="T34" fmla="*/ 19 w 52"/>
                            <a:gd name="T35" fmla="*/ 48 h 48"/>
                            <a:gd name="T36" fmla="*/ 14 w 52"/>
                            <a:gd name="T37" fmla="*/ 48 h 48"/>
                            <a:gd name="T38" fmla="*/ 14 w 52"/>
                            <a:gd name="T39" fmla="*/ 43 h 48"/>
                            <a:gd name="T40" fmla="*/ 9 w 52"/>
                            <a:gd name="T41" fmla="*/ 43 h 48"/>
                            <a:gd name="T42" fmla="*/ 4 w 52"/>
                            <a:gd name="T43" fmla="*/ 38 h 48"/>
                            <a:gd name="T44" fmla="*/ 4 w 52"/>
                            <a:gd name="T45" fmla="*/ 34 h 48"/>
                            <a:gd name="T46" fmla="*/ 4 w 52"/>
                            <a:gd name="T47" fmla="*/ 29 h 48"/>
                            <a:gd name="T48" fmla="*/ 0 w 52"/>
                            <a:gd name="T49" fmla="*/ 24 h 48"/>
                            <a:gd name="T50" fmla="*/ 4 w 52"/>
                            <a:gd name="T51" fmla="*/ 19 h 48"/>
                            <a:gd name="T52" fmla="*/ 4 w 52"/>
                            <a:gd name="T53" fmla="*/ 14 h 48"/>
                            <a:gd name="T54" fmla="*/ 4 w 52"/>
                            <a:gd name="T55" fmla="*/ 10 h 48"/>
                            <a:gd name="T56" fmla="*/ 9 w 52"/>
                            <a:gd name="T57" fmla="*/ 10 h 48"/>
                            <a:gd name="T58" fmla="*/ 14 w 52"/>
                            <a:gd name="T59" fmla="*/ 5 h 48"/>
                            <a:gd name="T60" fmla="*/ 14 w 52"/>
                            <a:gd name="T61" fmla="*/ 5 h 48"/>
                            <a:gd name="T62" fmla="*/ 19 w 52"/>
                            <a:gd name="T63" fmla="*/ 0 h 48"/>
                            <a:gd name="T64" fmla="*/ 24 w 52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2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7" y="10"/>
                              </a:lnTo>
                              <a:lnTo>
                                <a:pt x="47" y="14"/>
                              </a:lnTo>
                              <a:lnTo>
                                <a:pt x="47" y="19"/>
                              </a:lnTo>
                              <a:lnTo>
                                <a:pt x="52" y="24"/>
                              </a:lnTo>
                              <a:lnTo>
                                <a:pt x="47" y="29"/>
                              </a:lnTo>
                              <a:lnTo>
                                <a:pt x="47" y="34"/>
                              </a:lnTo>
                              <a:lnTo>
                                <a:pt x="47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4" y="29"/>
                              </a:lnTo>
                              <a:lnTo>
                                <a:pt x="0" y="24"/>
                              </a:lnTo>
                              <a:lnTo>
                                <a:pt x="4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8" name="Freeform 1610"/>
                      <wps:cNvSpPr>
                        <a:spLocks noChangeAspect="1"/>
                      </wps:cNvSpPr>
                      <wps:spPr bwMode="auto">
                        <a:xfrm>
                          <a:off x="10726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4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4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09" name="Freeform 1611"/>
                      <wps:cNvSpPr>
                        <a:spLocks noChangeAspect="1"/>
                      </wps:cNvSpPr>
                      <wps:spPr bwMode="auto">
                        <a:xfrm>
                          <a:off x="1066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0" name="Freeform 1612"/>
                      <wps:cNvSpPr>
                        <a:spLocks noChangeAspect="1"/>
                      </wps:cNvSpPr>
                      <wps:spPr bwMode="auto">
                        <a:xfrm>
                          <a:off x="1060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1" name="Freeform 1613"/>
                      <wps:cNvSpPr>
                        <a:spLocks noChangeAspect="1"/>
                      </wps:cNvSpPr>
                      <wps:spPr bwMode="auto">
                        <a:xfrm>
                          <a:off x="1054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2" name="Freeform 1614"/>
                      <wps:cNvSpPr>
                        <a:spLocks noChangeAspect="1"/>
                      </wps:cNvSpPr>
                      <wps:spPr bwMode="auto">
                        <a:xfrm>
                          <a:off x="1048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3" name="Freeform 1615"/>
                      <wps:cNvSpPr>
                        <a:spLocks noChangeAspect="1"/>
                      </wps:cNvSpPr>
                      <wps:spPr bwMode="auto">
                        <a:xfrm>
                          <a:off x="1042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4" name="Freeform 1616"/>
                      <wps:cNvSpPr>
                        <a:spLocks noChangeAspect="1"/>
                      </wps:cNvSpPr>
                      <wps:spPr bwMode="auto">
                        <a:xfrm>
                          <a:off x="1036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5" name="Freeform 1617"/>
                      <wps:cNvSpPr>
                        <a:spLocks noChangeAspect="1"/>
                      </wps:cNvSpPr>
                      <wps:spPr bwMode="auto">
                        <a:xfrm>
                          <a:off x="1030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6" name="Freeform 1618"/>
                      <wps:cNvSpPr>
                        <a:spLocks noChangeAspect="1"/>
                      </wps:cNvSpPr>
                      <wps:spPr bwMode="auto">
                        <a:xfrm>
                          <a:off x="1024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7" name="Freeform 1619"/>
                      <wps:cNvSpPr>
                        <a:spLocks noChangeAspect="1"/>
                      </wps:cNvSpPr>
                      <wps:spPr bwMode="auto">
                        <a:xfrm>
                          <a:off x="10186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8" name="Freeform 1620"/>
                      <wps:cNvSpPr>
                        <a:spLocks noChangeAspect="1"/>
                      </wps:cNvSpPr>
                      <wps:spPr bwMode="auto">
                        <a:xfrm>
                          <a:off x="1012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19" name="Freeform 1621"/>
                      <wps:cNvSpPr>
                        <a:spLocks noChangeAspect="1"/>
                      </wps:cNvSpPr>
                      <wps:spPr bwMode="auto">
                        <a:xfrm>
                          <a:off x="1006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0" name="Freeform 1622"/>
                      <wps:cNvSpPr>
                        <a:spLocks noChangeAspect="1"/>
                      </wps:cNvSpPr>
                      <wps:spPr bwMode="auto">
                        <a:xfrm>
                          <a:off x="1000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1" name="Freeform 1623"/>
                      <wps:cNvSpPr>
                        <a:spLocks noChangeAspect="1"/>
                      </wps:cNvSpPr>
                      <wps:spPr bwMode="auto">
                        <a:xfrm>
                          <a:off x="994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2" name="Freeform 1624"/>
                      <wps:cNvSpPr>
                        <a:spLocks noChangeAspect="1"/>
                      </wps:cNvSpPr>
                      <wps:spPr bwMode="auto">
                        <a:xfrm>
                          <a:off x="9886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3" name="Freeform 1625"/>
                      <wps:cNvSpPr>
                        <a:spLocks noChangeAspect="1"/>
                      </wps:cNvSpPr>
                      <wps:spPr bwMode="auto">
                        <a:xfrm>
                          <a:off x="982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4" name="Freeform 1626"/>
                      <wps:cNvSpPr>
                        <a:spLocks noChangeAspect="1"/>
                      </wps:cNvSpPr>
                      <wps:spPr bwMode="auto">
                        <a:xfrm>
                          <a:off x="976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5" name="Freeform 1627"/>
                      <wps:cNvSpPr>
                        <a:spLocks noChangeAspect="1"/>
                      </wps:cNvSpPr>
                      <wps:spPr bwMode="auto">
                        <a:xfrm>
                          <a:off x="970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6" name="Freeform 1628"/>
                      <wps:cNvSpPr>
                        <a:spLocks noChangeAspect="1"/>
                      </wps:cNvSpPr>
                      <wps:spPr bwMode="auto">
                        <a:xfrm>
                          <a:off x="9649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7" name="Freeform 1629"/>
                      <wps:cNvSpPr>
                        <a:spLocks noChangeAspect="1"/>
                      </wps:cNvSpPr>
                      <wps:spPr bwMode="auto">
                        <a:xfrm>
                          <a:off x="9587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8" name="Freeform 1630"/>
                      <wps:cNvSpPr>
                        <a:spLocks noChangeAspect="1"/>
                      </wps:cNvSpPr>
                      <wps:spPr bwMode="auto">
                        <a:xfrm>
                          <a:off x="952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29" name="Freeform 1631"/>
                      <wps:cNvSpPr>
                        <a:spLocks noChangeAspect="1"/>
                      </wps:cNvSpPr>
                      <wps:spPr bwMode="auto">
                        <a:xfrm>
                          <a:off x="946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0" name="Freeform 1632"/>
                      <wps:cNvSpPr>
                        <a:spLocks noChangeAspect="1"/>
                      </wps:cNvSpPr>
                      <wps:spPr bwMode="auto">
                        <a:xfrm>
                          <a:off x="9409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1" name="Freeform 1633"/>
                      <wps:cNvSpPr>
                        <a:spLocks noChangeAspect="1"/>
                      </wps:cNvSpPr>
                      <wps:spPr bwMode="auto">
                        <a:xfrm>
                          <a:off x="9047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2" name="Freeform 1634"/>
                      <wps:cNvSpPr>
                        <a:spLocks noChangeAspect="1"/>
                      </wps:cNvSpPr>
                      <wps:spPr bwMode="auto">
                        <a:xfrm>
                          <a:off x="9346" y="16194"/>
                          <a:ext cx="33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4 w 53"/>
                            <a:gd name="T3" fmla="*/ 0 h 48"/>
                            <a:gd name="T4" fmla="*/ 39 w 53"/>
                            <a:gd name="T5" fmla="*/ 5 h 48"/>
                            <a:gd name="T6" fmla="*/ 39 w 53"/>
                            <a:gd name="T7" fmla="*/ 5 h 48"/>
                            <a:gd name="T8" fmla="*/ 44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4 w 53"/>
                            <a:gd name="T25" fmla="*/ 43 h 48"/>
                            <a:gd name="T26" fmla="*/ 39 w 53"/>
                            <a:gd name="T27" fmla="*/ 43 h 48"/>
                            <a:gd name="T28" fmla="*/ 39 w 53"/>
                            <a:gd name="T29" fmla="*/ 48 h 48"/>
                            <a:gd name="T30" fmla="*/ 34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20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20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4" y="0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9" y="48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3" name="Freeform 1635"/>
                      <wps:cNvSpPr>
                        <a:spLocks noChangeAspect="1"/>
                      </wps:cNvSpPr>
                      <wps:spPr bwMode="auto">
                        <a:xfrm>
                          <a:off x="898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4" name="Freeform 1636"/>
                      <wps:cNvSpPr>
                        <a:spLocks noChangeAspect="1"/>
                      </wps:cNvSpPr>
                      <wps:spPr bwMode="auto">
                        <a:xfrm>
                          <a:off x="928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4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4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5" name="Freeform 1637"/>
                      <wps:cNvSpPr>
                        <a:spLocks noChangeAspect="1"/>
                      </wps:cNvSpPr>
                      <wps:spPr bwMode="auto">
                        <a:xfrm>
                          <a:off x="8929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6" name="Freeform 1638"/>
                      <wps:cNvSpPr>
                        <a:spLocks noChangeAspect="1"/>
                      </wps:cNvSpPr>
                      <wps:spPr bwMode="auto">
                        <a:xfrm>
                          <a:off x="9228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7" name="Freeform 1639"/>
                      <wps:cNvSpPr>
                        <a:spLocks noChangeAspect="1"/>
                      </wps:cNvSpPr>
                      <wps:spPr bwMode="auto">
                        <a:xfrm>
                          <a:off x="8869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8" name="Freeform 1640"/>
                      <wps:cNvSpPr>
                        <a:spLocks noChangeAspect="1"/>
                      </wps:cNvSpPr>
                      <wps:spPr bwMode="auto">
                        <a:xfrm>
                          <a:off x="9169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39" name="Freeform 1641"/>
                      <wps:cNvSpPr>
                        <a:spLocks noChangeAspect="1"/>
                      </wps:cNvSpPr>
                      <wps:spPr bwMode="auto">
                        <a:xfrm>
                          <a:off x="8807" y="16194"/>
                          <a:ext cx="33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4 w 53"/>
                            <a:gd name="T3" fmla="*/ 0 h 48"/>
                            <a:gd name="T4" fmla="*/ 39 w 53"/>
                            <a:gd name="T5" fmla="*/ 5 h 48"/>
                            <a:gd name="T6" fmla="*/ 39 w 53"/>
                            <a:gd name="T7" fmla="*/ 5 h 48"/>
                            <a:gd name="T8" fmla="*/ 43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3 w 53"/>
                            <a:gd name="T25" fmla="*/ 43 h 48"/>
                            <a:gd name="T26" fmla="*/ 39 w 53"/>
                            <a:gd name="T27" fmla="*/ 43 h 48"/>
                            <a:gd name="T28" fmla="*/ 39 w 53"/>
                            <a:gd name="T29" fmla="*/ 48 h 48"/>
                            <a:gd name="T30" fmla="*/ 34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19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19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4" y="0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9" y="48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0" name="Freeform 1642"/>
                      <wps:cNvSpPr>
                        <a:spLocks noChangeAspect="1"/>
                      </wps:cNvSpPr>
                      <wps:spPr bwMode="auto">
                        <a:xfrm>
                          <a:off x="9110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1" name="Freeform 1643"/>
                      <wps:cNvSpPr>
                        <a:spLocks noChangeAspect="1"/>
                      </wps:cNvSpPr>
                      <wps:spPr bwMode="auto">
                        <a:xfrm>
                          <a:off x="8748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2" name="Freeform 1644"/>
                      <wps:cNvSpPr>
                        <a:spLocks noChangeAspect="1"/>
                      </wps:cNvSpPr>
                      <wps:spPr bwMode="auto">
                        <a:xfrm>
                          <a:off x="869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3" name="Freeform 1645"/>
                      <wps:cNvSpPr>
                        <a:spLocks noChangeAspect="1"/>
                      </wps:cNvSpPr>
                      <wps:spPr bwMode="auto">
                        <a:xfrm>
                          <a:off x="863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4" name="Freeform 1646"/>
                      <wps:cNvSpPr>
                        <a:spLocks noChangeAspect="1"/>
                      </wps:cNvSpPr>
                      <wps:spPr bwMode="auto">
                        <a:xfrm>
                          <a:off x="857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5" name="Freeform 1647"/>
                      <wps:cNvSpPr>
                        <a:spLocks noChangeAspect="1"/>
                      </wps:cNvSpPr>
                      <wps:spPr bwMode="auto">
                        <a:xfrm>
                          <a:off x="851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6" name="Freeform 1648"/>
                      <wps:cNvSpPr>
                        <a:spLocks noChangeAspect="1"/>
                      </wps:cNvSpPr>
                      <wps:spPr bwMode="auto">
                        <a:xfrm>
                          <a:off x="8451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7" name="Freeform 1649"/>
                      <wps:cNvSpPr>
                        <a:spLocks noChangeAspect="1"/>
                      </wps:cNvSpPr>
                      <wps:spPr bwMode="auto">
                        <a:xfrm>
                          <a:off x="8392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8" name="Freeform 1650"/>
                      <wps:cNvSpPr>
                        <a:spLocks noChangeAspect="1"/>
                      </wps:cNvSpPr>
                      <wps:spPr bwMode="auto">
                        <a:xfrm>
                          <a:off x="833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4 w 48"/>
                            <a:gd name="T9" fmla="*/ 10 h 48"/>
                            <a:gd name="T10" fmla="*/ 44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4 w 48"/>
                            <a:gd name="T23" fmla="*/ 38 h 48"/>
                            <a:gd name="T24" fmla="*/ 44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4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49" name="Freeform 1651"/>
                      <wps:cNvSpPr>
                        <a:spLocks noChangeAspect="1"/>
                      </wps:cNvSpPr>
                      <wps:spPr bwMode="auto">
                        <a:xfrm>
                          <a:off x="827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0" name="Freeform 1652"/>
                      <wps:cNvSpPr>
                        <a:spLocks noChangeAspect="1"/>
                      </wps:cNvSpPr>
                      <wps:spPr bwMode="auto">
                        <a:xfrm>
                          <a:off x="8214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4 w 48"/>
                            <a:gd name="T7" fmla="*/ 5 h 48"/>
                            <a:gd name="T8" fmla="*/ 39 w 48"/>
                            <a:gd name="T9" fmla="*/ 10 h 48"/>
                            <a:gd name="T10" fmla="*/ 44 w 48"/>
                            <a:gd name="T11" fmla="*/ 10 h 48"/>
                            <a:gd name="T12" fmla="*/ 44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4 w 48"/>
                            <a:gd name="T21" fmla="*/ 34 h 48"/>
                            <a:gd name="T22" fmla="*/ 44 w 48"/>
                            <a:gd name="T23" fmla="*/ 38 h 48"/>
                            <a:gd name="T24" fmla="*/ 39 w 48"/>
                            <a:gd name="T25" fmla="*/ 43 h 48"/>
                            <a:gd name="T26" fmla="*/ 34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20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20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10"/>
                              </a:lnTo>
                              <a:lnTo>
                                <a:pt x="44" y="10"/>
                              </a:lnTo>
                              <a:lnTo>
                                <a:pt x="44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4" y="34"/>
                              </a:lnTo>
                              <a:lnTo>
                                <a:pt x="44" y="38"/>
                              </a:lnTo>
                              <a:lnTo>
                                <a:pt x="39" y="43"/>
                              </a:lnTo>
                              <a:lnTo>
                                <a:pt x="34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20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1" name="Freeform 1653"/>
                      <wps:cNvSpPr>
                        <a:spLocks noChangeAspect="1"/>
                      </wps:cNvSpPr>
                      <wps:spPr bwMode="auto">
                        <a:xfrm>
                          <a:off x="815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2" name="Freeform 1654"/>
                      <wps:cNvSpPr>
                        <a:spLocks noChangeAspect="1"/>
                      </wps:cNvSpPr>
                      <wps:spPr bwMode="auto">
                        <a:xfrm>
                          <a:off x="809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3" name="Freeform 1655"/>
                      <wps:cNvSpPr>
                        <a:spLocks noChangeAspect="1"/>
                      </wps:cNvSpPr>
                      <wps:spPr bwMode="auto">
                        <a:xfrm>
                          <a:off x="803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4" name="Freeform 1656"/>
                      <wps:cNvSpPr>
                        <a:spLocks noChangeAspect="1"/>
                      </wps:cNvSpPr>
                      <wps:spPr bwMode="auto">
                        <a:xfrm>
                          <a:off x="797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5" name="Freeform 1657"/>
                      <wps:cNvSpPr>
                        <a:spLocks noChangeAspect="1"/>
                      </wps:cNvSpPr>
                      <wps:spPr bwMode="auto">
                        <a:xfrm>
                          <a:off x="7915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3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3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5 w 48"/>
                            <a:gd name="T41" fmla="*/ 43 h 48"/>
                            <a:gd name="T42" fmla="*/ 0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0 w 48"/>
                            <a:gd name="T55" fmla="*/ 10 h 48"/>
                            <a:gd name="T56" fmla="*/ 5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5" y="43"/>
                              </a:lnTo>
                              <a:lnTo>
                                <a:pt x="0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0" y="10"/>
                              </a:lnTo>
                              <a:lnTo>
                                <a:pt x="5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6" name="Freeform 1658"/>
                      <wps:cNvSpPr>
                        <a:spLocks noChangeAspect="1"/>
                      </wps:cNvSpPr>
                      <wps:spPr bwMode="auto">
                        <a:xfrm>
                          <a:off x="7852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5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5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7" name="Freeform 1659"/>
                      <wps:cNvSpPr>
                        <a:spLocks noChangeAspect="1"/>
                      </wps:cNvSpPr>
                      <wps:spPr bwMode="auto">
                        <a:xfrm>
                          <a:off x="779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8" name="Freeform 1660"/>
                      <wps:cNvSpPr>
                        <a:spLocks noChangeAspect="1"/>
                      </wps:cNvSpPr>
                      <wps:spPr bwMode="auto">
                        <a:xfrm>
                          <a:off x="773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59" name="Freeform 1661"/>
                      <wps:cNvSpPr>
                        <a:spLocks noChangeAspect="1"/>
                      </wps:cNvSpPr>
                      <wps:spPr bwMode="auto">
                        <a:xfrm>
                          <a:off x="767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9 w 48"/>
                            <a:gd name="T7" fmla="*/ 5 h 48"/>
                            <a:gd name="T8" fmla="*/ 39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9 w 48"/>
                            <a:gd name="T25" fmla="*/ 43 h 48"/>
                            <a:gd name="T26" fmla="*/ 39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5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5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9" y="5"/>
                              </a:lnTo>
                              <a:lnTo>
                                <a:pt x="39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9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5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5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0" name="Freeform 1662"/>
                      <wps:cNvSpPr>
                        <a:spLocks noChangeAspect="1"/>
                      </wps:cNvSpPr>
                      <wps:spPr bwMode="auto">
                        <a:xfrm>
                          <a:off x="7313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1" name="Freeform 1663"/>
                      <wps:cNvSpPr>
                        <a:spLocks noChangeAspect="1"/>
                      </wps:cNvSpPr>
                      <wps:spPr bwMode="auto">
                        <a:xfrm>
                          <a:off x="7612" y="16194"/>
                          <a:ext cx="32" cy="30"/>
                        </a:xfrm>
                        <a:custGeom>
                          <a:avLst/>
                          <a:gdLst>
                            <a:gd name="T0" fmla="*/ 29 w 53"/>
                            <a:gd name="T1" fmla="*/ 0 h 48"/>
                            <a:gd name="T2" fmla="*/ 34 w 53"/>
                            <a:gd name="T3" fmla="*/ 0 h 48"/>
                            <a:gd name="T4" fmla="*/ 39 w 53"/>
                            <a:gd name="T5" fmla="*/ 5 h 48"/>
                            <a:gd name="T6" fmla="*/ 39 w 53"/>
                            <a:gd name="T7" fmla="*/ 5 h 48"/>
                            <a:gd name="T8" fmla="*/ 44 w 53"/>
                            <a:gd name="T9" fmla="*/ 10 h 48"/>
                            <a:gd name="T10" fmla="*/ 48 w 53"/>
                            <a:gd name="T11" fmla="*/ 10 h 48"/>
                            <a:gd name="T12" fmla="*/ 48 w 53"/>
                            <a:gd name="T13" fmla="*/ 14 h 48"/>
                            <a:gd name="T14" fmla="*/ 48 w 53"/>
                            <a:gd name="T15" fmla="*/ 19 h 48"/>
                            <a:gd name="T16" fmla="*/ 53 w 53"/>
                            <a:gd name="T17" fmla="*/ 24 h 48"/>
                            <a:gd name="T18" fmla="*/ 48 w 53"/>
                            <a:gd name="T19" fmla="*/ 29 h 48"/>
                            <a:gd name="T20" fmla="*/ 48 w 53"/>
                            <a:gd name="T21" fmla="*/ 34 h 48"/>
                            <a:gd name="T22" fmla="*/ 48 w 53"/>
                            <a:gd name="T23" fmla="*/ 38 h 48"/>
                            <a:gd name="T24" fmla="*/ 44 w 53"/>
                            <a:gd name="T25" fmla="*/ 43 h 48"/>
                            <a:gd name="T26" fmla="*/ 39 w 53"/>
                            <a:gd name="T27" fmla="*/ 43 h 48"/>
                            <a:gd name="T28" fmla="*/ 39 w 53"/>
                            <a:gd name="T29" fmla="*/ 48 h 48"/>
                            <a:gd name="T30" fmla="*/ 34 w 53"/>
                            <a:gd name="T31" fmla="*/ 48 h 48"/>
                            <a:gd name="T32" fmla="*/ 29 w 53"/>
                            <a:gd name="T33" fmla="*/ 48 h 48"/>
                            <a:gd name="T34" fmla="*/ 24 w 53"/>
                            <a:gd name="T35" fmla="*/ 48 h 48"/>
                            <a:gd name="T36" fmla="*/ 20 w 53"/>
                            <a:gd name="T37" fmla="*/ 48 h 48"/>
                            <a:gd name="T38" fmla="*/ 15 w 53"/>
                            <a:gd name="T39" fmla="*/ 43 h 48"/>
                            <a:gd name="T40" fmla="*/ 10 w 53"/>
                            <a:gd name="T41" fmla="*/ 43 h 48"/>
                            <a:gd name="T42" fmla="*/ 5 w 53"/>
                            <a:gd name="T43" fmla="*/ 38 h 48"/>
                            <a:gd name="T44" fmla="*/ 5 w 53"/>
                            <a:gd name="T45" fmla="*/ 34 h 48"/>
                            <a:gd name="T46" fmla="*/ 5 w 53"/>
                            <a:gd name="T47" fmla="*/ 29 h 48"/>
                            <a:gd name="T48" fmla="*/ 0 w 53"/>
                            <a:gd name="T49" fmla="*/ 24 h 48"/>
                            <a:gd name="T50" fmla="*/ 5 w 53"/>
                            <a:gd name="T51" fmla="*/ 19 h 48"/>
                            <a:gd name="T52" fmla="*/ 5 w 53"/>
                            <a:gd name="T53" fmla="*/ 14 h 48"/>
                            <a:gd name="T54" fmla="*/ 5 w 53"/>
                            <a:gd name="T55" fmla="*/ 10 h 48"/>
                            <a:gd name="T56" fmla="*/ 10 w 53"/>
                            <a:gd name="T57" fmla="*/ 10 h 48"/>
                            <a:gd name="T58" fmla="*/ 15 w 53"/>
                            <a:gd name="T59" fmla="*/ 5 h 48"/>
                            <a:gd name="T60" fmla="*/ 20 w 53"/>
                            <a:gd name="T61" fmla="*/ 5 h 48"/>
                            <a:gd name="T62" fmla="*/ 24 w 53"/>
                            <a:gd name="T63" fmla="*/ 0 h 48"/>
                            <a:gd name="T64" fmla="*/ 29 w 53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53" h="48">
                              <a:moveTo>
                                <a:pt x="29" y="0"/>
                              </a:moveTo>
                              <a:lnTo>
                                <a:pt x="34" y="0"/>
                              </a:lnTo>
                              <a:lnTo>
                                <a:pt x="39" y="5"/>
                              </a:lnTo>
                              <a:lnTo>
                                <a:pt x="44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53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4" y="43"/>
                              </a:lnTo>
                              <a:lnTo>
                                <a:pt x="39" y="43"/>
                              </a:lnTo>
                              <a:lnTo>
                                <a:pt x="39" y="48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20" y="48"/>
                              </a:lnTo>
                              <a:lnTo>
                                <a:pt x="15" y="43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5" y="29"/>
                              </a:lnTo>
                              <a:lnTo>
                                <a:pt x="0" y="24"/>
                              </a:lnTo>
                              <a:lnTo>
                                <a:pt x="5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5" y="5"/>
                              </a:lnTo>
                              <a:lnTo>
                                <a:pt x="20" y="5"/>
                              </a:lnTo>
                              <a:lnTo>
                                <a:pt x="24" y="0"/>
                              </a:lnTo>
                              <a:lnTo>
                                <a:pt x="29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2" name="Freeform 1664"/>
                      <wps:cNvSpPr>
                        <a:spLocks noChangeAspect="1"/>
                      </wps:cNvSpPr>
                      <wps:spPr bwMode="auto">
                        <a:xfrm>
                          <a:off x="725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10 w 48"/>
                            <a:gd name="T41" fmla="*/ 43 h 48"/>
                            <a:gd name="T42" fmla="*/ 5 w 48"/>
                            <a:gd name="T43" fmla="*/ 38 h 48"/>
                            <a:gd name="T44" fmla="*/ 5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5 w 48"/>
                            <a:gd name="T53" fmla="*/ 14 h 48"/>
                            <a:gd name="T54" fmla="*/ 5 w 48"/>
                            <a:gd name="T55" fmla="*/ 10 h 48"/>
                            <a:gd name="T56" fmla="*/ 10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38"/>
                              </a:lnTo>
                              <a:lnTo>
                                <a:pt x="5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5" y="14"/>
                              </a:lnTo>
                              <a:lnTo>
                                <a:pt x="5" y="10"/>
                              </a:lnTo>
                              <a:lnTo>
                                <a:pt x="10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3" name="Freeform 1665"/>
                      <wps:cNvSpPr>
                        <a:spLocks noChangeAspect="1"/>
                      </wps:cNvSpPr>
                      <wps:spPr bwMode="auto">
                        <a:xfrm>
                          <a:off x="7553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8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8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4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4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4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14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8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4" y="43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4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4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4" name="Freeform 1666"/>
                      <wps:cNvSpPr>
                        <a:spLocks noChangeAspect="1"/>
                      </wps:cNvSpPr>
                      <wps:spPr bwMode="auto">
                        <a:xfrm>
                          <a:off x="719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9 w 48"/>
                            <a:gd name="T3" fmla="*/ 0 h 48"/>
                            <a:gd name="T4" fmla="*/ 34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4 w 48"/>
                            <a:gd name="T29" fmla="*/ 48 h 48"/>
                            <a:gd name="T30" fmla="*/ 29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10 w 48"/>
                            <a:gd name="T39" fmla="*/ 43 h 48"/>
                            <a:gd name="T40" fmla="*/ 5 w 48"/>
                            <a:gd name="T41" fmla="*/ 43 h 48"/>
                            <a:gd name="T42" fmla="*/ 5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5 w 48"/>
                            <a:gd name="T55" fmla="*/ 10 h 48"/>
                            <a:gd name="T56" fmla="*/ 5 w 48"/>
                            <a:gd name="T57" fmla="*/ 10 h 48"/>
                            <a:gd name="T58" fmla="*/ 10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9" y="0"/>
                              </a:lnTo>
                              <a:lnTo>
                                <a:pt x="34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4" y="48"/>
                              </a:lnTo>
                              <a:lnTo>
                                <a:pt x="29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10" y="43"/>
                              </a:lnTo>
                              <a:lnTo>
                                <a:pt x="5" y="43"/>
                              </a:lnTo>
                              <a:lnTo>
                                <a:pt x="5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5" y="10"/>
                              </a:lnTo>
                              <a:lnTo>
                                <a:pt x="10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5" name="Freeform 1667"/>
                      <wps:cNvSpPr>
                        <a:spLocks noChangeAspect="1"/>
                      </wps:cNvSpPr>
                      <wps:spPr bwMode="auto">
                        <a:xfrm>
                          <a:off x="7494" y="16194"/>
                          <a:ext cx="29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43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43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9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9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43" y="43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6" name="Freeform 1668"/>
                      <wps:cNvSpPr>
                        <a:spLocks noChangeAspect="1"/>
                      </wps:cNvSpPr>
                      <wps:spPr bwMode="auto">
                        <a:xfrm>
                          <a:off x="7434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8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8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8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8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767" name="Freeform 1669"/>
                      <wps:cNvSpPr>
                        <a:spLocks noChangeAspect="1"/>
                      </wps:cNvSpPr>
                      <wps:spPr bwMode="auto">
                        <a:xfrm>
                          <a:off x="7375" y="16194"/>
                          <a:ext cx="30" cy="30"/>
                        </a:xfrm>
                        <a:custGeom>
                          <a:avLst/>
                          <a:gdLst>
                            <a:gd name="T0" fmla="*/ 24 w 48"/>
                            <a:gd name="T1" fmla="*/ 0 h 48"/>
                            <a:gd name="T2" fmla="*/ 28 w 48"/>
                            <a:gd name="T3" fmla="*/ 0 h 48"/>
                            <a:gd name="T4" fmla="*/ 33 w 48"/>
                            <a:gd name="T5" fmla="*/ 5 h 48"/>
                            <a:gd name="T6" fmla="*/ 38 w 48"/>
                            <a:gd name="T7" fmla="*/ 5 h 48"/>
                            <a:gd name="T8" fmla="*/ 38 w 48"/>
                            <a:gd name="T9" fmla="*/ 10 h 48"/>
                            <a:gd name="T10" fmla="*/ 43 w 48"/>
                            <a:gd name="T11" fmla="*/ 10 h 48"/>
                            <a:gd name="T12" fmla="*/ 43 w 48"/>
                            <a:gd name="T13" fmla="*/ 14 h 48"/>
                            <a:gd name="T14" fmla="*/ 48 w 48"/>
                            <a:gd name="T15" fmla="*/ 19 h 48"/>
                            <a:gd name="T16" fmla="*/ 48 w 48"/>
                            <a:gd name="T17" fmla="*/ 24 h 48"/>
                            <a:gd name="T18" fmla="*/ 48 w 48"/>
                            <a:gd name="T19" fmla="*/ 29 h 48"/>
                            <a:gd name="T20" fmla="*/ 43 w 48"/>
                            <a:gd name="T21" fmla="*/ 34 h 48"/>
                            <a:gd name="T22" fmla="*/ 43 w 48"/>
                            <a:gd name="T23" fmla="*/ 38 h 48"/>
                            <a:gd name="T24" fmla="*/ 38 w 48"/>
                            <a:gd name="T25" fmla="*/ 43 h 48"/>
                            <a:gd name="T26" fmla="*/ 38 w 48"/>
                            <a:gd name="T27" fmla="*/ 43 h 48"/>
                            <a:gd name="T28" fmla="*/ 33 w 48"/>
                            <a:gd name="T29" fmla="*/ 48 h 48"/>
                            <a:gd name="T30" fmla="*/ 28 w 48"/>
                            <a:gd name="T31" fmla="*/ 48 h 48"/>
                            <a:gd name="T32" fmla="*/ 24 w 48"/>
                            <a:gd name="T33" fmla="*/ 48 h 48"/>
                            <a:gd name="T34" fmla="*/ 19 w 48"/>
                            <a:gd name="T35" fmla="*/ 48 h 48"/>
                            <a:gd name="T36" fmla="*/ 14 w 48"/>
                            <a:gd name="T37" fmla="*/ 48 h 48"/>
                            <a:gd name="T38" fmla="*/ 9 w 48"/>
                            <a:gd name="T39" fmla="*/ 43 h 48"/>
                            <a:gd name="T40" fmla="*/ 4 w 48"/>
                            <a:gd name="T41" fmla="*/ 43 h 48"/>
                            <a:gd name="T42" fmla="*/ 4 w 48"/>
                            <a:gd name="T43" fmla="*/ 38 h 48"/>
                            <a:gd name="T44" fmla="*/ 0 w 48"/>
                            <a:gd name="T45" fmla="*/ 34 h 48"/>
                            <a:gd name="T46" fmla="*/ 0 w 48"/>
                            <a:gd name="T47" fmla="*/ 29 h 48"/>
                            <a:gd name="T48" fmla="*/ 0 w 48"/>
                            <a:gd name="T49" fmla="*/ 24 h 48"/>
                            <a:gd name="T50" fmla="*/ 0 w 48"/>
                            <a:gd name="T51" fmla="*/ 19 h 48"/>
                            <a:gd name="T52" fmla="*/ 0 w 48"/>
                            <a:gd name="T53" fmla="*/ 14 h 48"/>
                            <a:gd name="T54" fmla="*/ 4 w 48"/>
                            <a:gd name="T55" fmla="*/ 10 h 48"/>
                            <a:gd name="T56" fmla="*/ 4 w 48"/>
                            <a:gd name="T57" fmla="*/ 10 h 48"/>
                            <a:gd name="T58" fmla="*/ 9 w 48"/>
                            <a:gd name="T59" fmla="*/ 5 h 48"/>
                            <a:gd name="T60" fmla="*/ 14 w 48"/>
                            <a:gd name="T61" fmla="*/ 5 h 48"/>
                            <a:gd name="T62" fmla="*/ 19 w 48"/>
                            <a:gd name="T63" fmla="*/ 0 h 48"/>
                            <a:gd name="T64" fmla="*/ 24 w 48"/>
                            <a:gd name="T65" fmla="*/ 0 h 4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  <a:cxn ang="0">
                              <a:pos x="T58" y="T59"/>
                            </a:cxn>
                            <a:cxn ang="0">
                              <a:pos x="T60" y="T61"/>
                            </a:cxn>
                            <a:cxn ang="0">
                              <a:pos x="T62" y="T63"/>
                            </a:cxn>
                            <a:cxn ang="0">
                              <a:pos x="T64" y="T65"/>
                            </a:cxn>
                          </a:cxnLst>
                          <a:rect l="0" t="0" r="r" b="b"/>
                          <a:pathLst>
                            <a:path w="48" h="48">
                              <a:moveTo>
                                <a:pt x="24" y="0"/>
                              </a:moveTo>
                              <a:lnTo>
                                <a:pt x="28" y="0"/>
                              </a:lnTo>
                              <a:lnTo>
                                <a:pt x="33" y="5"/>
                              </a:lnTo>
                              <a:lnTo>
                                <a:pt x="38" y="5"/>
                              </a:lnTo>
                              <a:lnTo>
                                <a:pt x="38" y="10"/>
                              </a:lnTo>
                              <a:lnTo>
                                <a:pt x="43" y="10"/>
                              </a:lnTo>
                              <a:lnTo>
                                <a:pt x="43" y="14"/>
                              </a:lnTo>
                              <a:lnTo>
                                <a:pt x="48" y="19"/>
                              </a:lnTo>
                              <a:lnTo>
                                <a:pt x="48" y="24"/>
                              </a:lnTo>
                              <a:lnTo>
                                <a:pt x="48" y="29"/>
                              </a:lnTo>
                              <a:lnTo>
                                <a:pt x="43" y="34"/>
                              </a:lnTo>
                              <a:lnTo>
                                <a:pt x="43" y="38"/>
                              </a:lnTo>
                              <a:lnTo>
                                <a:pt x="38" y="43"/>
                              </a:lnTo>
                              <a:lnTo>
                                <a:pt x="33" y="48"/>
                              </a:lnTo>
                              <a:lnTo>
                                <a:pt x="28" y="48"/>
                              </a:lnTo>
                              <a:lnTo>
                                <a:pt x="24" y="48"/>
                              </a:lnTo>
                              <a:lnTo>
                                <a:pt x="19" y="48"/>
                              </a:lnTo>
                              <a:lnTo>
                                <a:pt x="14" y="48"/>
                              </a:lnTo>
                              <a:lnTo>
                                <a:pt x="9" y="43"/>
                              </a:lnTo>
                              <a:lnTo>
                                <a:pt x="4" y="43"/>
                              </a:lnTo>
                              <a:lnTo>
                                <a:pt x="4" y="38"/>
                              </a:lnTo>
                              <a:lnTo>
                                <a:pt x="0" y="34"/>
                              </a:lnTo>
                              <a:lnTo>
                                <a:pt x="0" y="29"/>
                              </a:lnTo>
                              <a:lnTo>
                                <a:pt x="0" y="24"/>
                              </a:lnTo>
                              <a:lnTo>
                                <a:pt x="0" y="19"/>
                              </a:lnTo>
                              <a:lnTo>
                                <a:pt x="0" y="14"/>
                              </a:lnTo>
                              <a:lnTo>
                                <a:pt x="4" y="10"/>
                              </a:lnTo>
                              <a:lnTo>
                                <a:pt x="9" y="5"/>
                              </a:lnTo>
                              <a:lnTo>
                                <a:pt x="14" y="5"/>
                              </a:lnTo>
                              <a:lnTo>
                                <a:pt x="19" y="0"/>
                              </a:lnTo>
                              <a:lnTo>
                                <a:pt x="2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g:grpSp>
                      <wpg:cNvPr id="1768" name="Group 1670"/>
                      <wpg:cNvGrpSpPr>
                        <a:grpSpLocks/>
                      </wpg:cNvGrpSpPr>
                      <wpg:grpSpPr bwMode="auto">
                        <a:xfrm rot="5400000">
                          <a:off x="11115" y="15986"/>
                          <a:ext cx="330" cy="30"/>
                          <a:chOff x="10697" y="2664"/>
                          <a:chExt cx="330" cy="30"/>
                        </a:xfrm>
                      </wpg:grpSpPr>
                      <wps:wsp>
                        <wps:cNvPr id="1769" name="Freeform 1671"/>
                        <wps:cNvSpPr>
                          <a:spLocks noChangeAspect="1"/>
                        </wps:cNvSpPr>
                        <wps:spPr bwMode="auto">
                          <a:xfrm rot="30115010">
                            <a:off x="10997" y="2664"/>
                            <a:ext cx="30" cy="30"/>
                          </a:xfrm>
                          <a:custGeom>
                            <a:avLst/>
                            <a:gdLst>
                              <a:gd name="T0" fmla="*/ 24 w 48"/>
                              <a:gd name="T1" fmla="*/ 0 h 48"/>
                              <a:gd name="T2" fmla="*/ 29 w 48"/>
                              <a:gd name="T3" fmla="*/ 0 h 48"/>
                              <a:gd name="T4" fmla="*/ 33 w 48"/>
                              <a:gd name="T5" fmla="*/ 5 h 48"/>
                              <a:gd name="T6" fmla="*/ 38 w 48"/>
                              <a:gd name="T7" fmla="*/ 5 h 48"/>
                              <a:gd name="T8" fmla="*/ 43 w 48"/>
                              <a:gd name="T9" fmla="*/ 10 h 48"/>
                              <a:gd name="T10" fmla="*/ 43 w 48"/>
                              <a:gd name="T11" fmla="*/ 10 h 48"/>
                              <a:gd name="T12" fmla="*/ 48 w 48"/>
                              <a:gd name="T13" fmla="*/ 14 h 48"/>
                              <a:gd name="T14" fmla="*/ 48 w 48"/>
                              <a:gd name="T15" fmla="*/ 19 h 48"/>
                              <a:gd name="T16" fmla="*/ 48 w 48"/>
                              <a:gd name="T17" fmla="*/ 24 h 48"/>
                              <a:gd name="T18" fmla="*/ 48 w 48"/>
                              <a:gd name="T19" fmla="*/ 29 h 48"/>
                              <a:gd name="T20" fmla="*/ 48 w 48"/>
                              <a:gd name="T21" fmla="*/ 34 h 48"/>
                              <a:gd name="T22" fmla="*/ 43 w 48"/>
                              <a:gd name="T23" fmla="*/ 38 h 48"/>
                              <a:gd name="T24" fmla="*/ 43 w 48"/>
                              <a:gd name="T25" fmla="*/ 43 h 48"/>
                              <a:gd name="T26" fmla="*/ 38 w 48"/>
                              <a:gd name="T27" fmla="*/ 43 h 48"/>
                              <a:gd name="T28" fmla="*/ 33 w 48"/>
                              <a:gd name="T29" fmla="*/ 48 h 48"/>
                              <a:gd name="T30" fmla="*/ 29 w 48"/>
                              <a:gd name="T31" fmla="*/ 48 h 48"/>
                              <a:gd name="T32" fmla="*/ 24 w 48"/>
                              <a:gd name="T33" fmla="*/ 48 h 48"/>
                              <a:gd name="T34" fmla="*/ 19 w 48"/>
                              <a:gd name="T35" fmla="*/ 48 h 48"/>
                              <a:gd name="T36" fmla="*/ 14 w 48"/>
                              <a:gd name="T37" fmla="*/ 48 h 48"/>
                              <a:gd name="T38" fmla="*/ 9 w 48"/>
                              <a:gd name="T39" fmla="*/ 43 h 48"/>
                              <a:gd name="T40" fmla="*/ 9 w 48"/>
                              <a:gd name="T41" fmla="*/ 43 h 48"/>
                              <a:gd name="T42" fmla="*/ 5 w 48"/>
                              <a:gd name="T43" fmla="*/ 38 h 48"/>
                              <a:gd name="T44" fmla="*/ 0 w 48"/>
                              <a:gd name="T45" fmla="*/ 34 h 48"/>
                              <a:gd name="T46" fmla="*/ 0 w 48"/>
                              <a:gd name="T47" fmla="*/ 29 h 48"/>
                              <a:gd name="T48" fmla="*/ 0 w 48"/>
                              <a:gd name="T49" fmla="*/ 24 h 48"/>
                              <a:gd name="T50" fmla="*/ 0 w 48"/>
                              <a:gd name="T51" fmla="*/ 19 h 48"/>
                              <a:gd name="T52" fmla="*/ 0 w 48"/>
                              <a:gd name="T53" fmla="*/ 14 h 48"/>
                              <a:gd name="T54" fmla="*/ 5 w 48"/>
                              <a:gd name="T55" fmla="*/ 10 h 48"/>
                              <a:gd name="T56" fmla="*/ 9 w 48"/>
                              <a:gd name="T57" fmla="*/ 10 h 48"/>
                              <a:gd name="T58" fmla="*/ 9 w 48"/>
                              <a:gd name="T59" fmla="*/ 5 h 48"/>
                              <a:gd name="T60" fmla="*/ 14 w 48"/>
                              <a:gd name="T61" fmla="*/ 5 h 48"/>
                              <a:gd name="T62" fmla="*/ 19 w 48"/>
                              <a:gd name="T63" fmla="*/ 0 h 48"/>
                              <a:gd name="T64" fmla="*/ 24 w 48"/>
                              <a:gd name="T65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48" h="48">
                                <a:moveTo>
                                  <a:pt x="24" y="0"/>
                                </a:moveTo>
                                <a:lnTo>
                                  <a:pt x="29" y="0"/>
                                </a:lnTo>
                                <a:lnTo>
                                  <a:pt x="33" y="5"/>
                                </a:lnTo>
                                <a:lnTo>
                                  <a:pt x="38" y="5"/>
                                </a:lnTo>
                                <a:lnTo>
                                  <a:pt x="43" y="10"/>
                                </a:lnTo>
                                <a:lnTo>
                                  <a:pt x="48" y="14"/>
                                </a:lnTo>
                                <a:lnTo>
                                  <a:pt x="48" y="19"/>
                                </a:lnTo>
                                <a:lnTo>
                                  <a:pt x="48" y="24"/>
                                </a:lnTo>
                                <a:lnTo>
                                  <a:pt x="48" y="29"/>
                                </a:lnTo>
                                <a:lnTo>
                                  <a:pt x="48" y="34"/>
                                </a:lnTo>
                                <a:lnTo>
                                  <a:pt x="43" y="38"/>
                                </a:lnTo>
                                <a:lnTo>
                                  <a:pt x="43" y="43"/>
                                </a:lnTo>
                                <a:lnTo>
                                  <a:pt x="38" y="43"/>
                                </a:lnTo>
                                <a:lnTo>
                                  <a:pt x="33" y="48"/>
                                </a:lnTo>
                                <a:lnTo>
                                  <a:pt x="29" y="48"/>
                                </a:lnTo>
                                <a:lnTo>
                                  <a:pt x="24" y="48"/>
                                </a:lnTo>
                                <a:lnTo>
                                  <a:pt x="19" y="48"/>
                                </a:lnTo>
                                <a:lnTo>
                                  <a:pt x="14" y="48"/>
                                </a:lnTo>
                                <a:lnTo>
                                  <a:pt x="9" y="43"/>
                                </a:lnTo>
                                <a:lnTo>
                                  <a:pt x="5" y="38"/>
                                </a:lnTo>
                                <a:lnTo>
                                  <a:pt x="0" y="34"/>
                                </a:lnTo>
                                <a:lnTo>
                                  <a:pt x="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9"/>
                                </a:lnTo>
                                <a:lnTo>
                                  <a:pt x="0" y="14"/>
                                </a:lnTo>
                                <a:lnTo>
                                  <a:pt x="5" y="10"/>
                                </a:lnTo>
                                <a:lnTo>
                                  <a:pt x="9" y="10"/>
                                </a:lnTo>
                                <a:lnTo>
                                  <a:pt x="9" y="5"/>
                                </a:lnTo>
                                <a:lnTo>
                                  <a:pt x="14" y="5"/>
                                </a:lnTo>
                                <a:lnTo>
                                  <a:pt x="19" y="0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0" name="Freeform 1672"/>
                        <wps:cNvSpPr>
                          <a:spLocks noChangeAspect="1"/>
                        </wps:cNvSpPr>
                        <wps:spPr bwMode="auto">
                          <a:xfrm rot="30115010">
                            <a:off x="10938" y="2664"/>
                            <a:ext cx="29" cy="30"/>
                          </a:xfrm>
                          <a:custGeom>
                            <a:avLst/>
                            <a:gdLst>
                              <a:gd name="T0" fmla="*/ 24 w 48"/>
                              <a:gd name="T1" fmla="*/ 0 h 48"/>
                              <a:gd name="T2" fmla="*/ 29 w 48"/>
                              <a:gd name="T3" fmla="*/ 0 h 48"/>
                              <a:gd name="T4" fmla="*/ 33 w 48"/>
                              <a:gd name="T5" fmla="*/ 5 h 48"/>
                              <a:gd name="T6" fmla="*/ 38 w 48"/>
                              <a:gd name="T7" fmla="*/ 5 h 48"/>
                              <a:gd name="T8" fmla="*/ 38 w 48"/>
                              <a:gd name="T9" fmla="*/ 10 h 48"/>
                              <a:gd name="T10" fmla="*/ 43 w 48"/>
                              <a:gd name="T11" fmla="*/ 10 h 48"/>
                              <a:gd name="T12" fmla="*/ 48 w 48"/>
                              <a:gd name="T13" fmla="*/ 14 h 48"/>
                              <a:gd name="T14" fmla="*/ 48 w 48"/>
                              <a:gd name="T15" fmla="*/ 19 h 48"/>
                              <a:gd name="T16" fmla="*/ 48 w 48"/>
                              <a:gd name="T17" fmla="*/ 24 h 48"/>
                              <a:gd name="T18" fmla="*/ 48 w 48"/>
                              <a:gd name="T19" fmla="*/ 29 h 48"/>
                              <a:gd name="T20" fmla="*/ 48 w 48"/>
                              <a:gd name="T21" fmla="*/ 34 h 48"/>
                              <a:gd name="T22" fmla="*/ 43 w 48"/>
                              <a:gd name="T23" fmla="*/ 38 h 48"/>
                              <a:gd name="T24" fmla="*/ 38 w 48"/>
                              <a:gd name="T25" fmla="*/ 43 h 48"/>
                              <a:gd name="T26" fmla="*/ 38 w 48"/>
                              <a:gd name="T27" fmla="*/ 43 h 48"/>
                              <a:gd name="T28" fmla="*/ 33 w 48"/>
                              <a:gd name="T29" fmla="*/ 48 h 48"/>
                              <a:gd name="T30" fmla="*/ 29 w 48"/>
                              <a:gd name="T31" fmla="*/ 48 h 48"/>
                              <a:gd name="T32" fmla="*/ 24 w 48"/>
                              <a:gd name="T33" fmla="*/ 48 h 48"/>
                              <a:gd name="T34" fmla="*/ 19 w 48"/>
                              <a:gd name="T35" fmla="*/ 48 h 48"/>
                              <a:gd name="T36" fmla="*/ 14 w 48"/>
                              <a:gd name="T37" fmla="*/ 48 h 48"/>
                              <a:gd name="T38" fmla="*/ 9 w 48"/>
                              <a:gd name="T39" fmla="*/ 43 h 48"/>
                              <a:gd name="T40" fmla="*/ 5 w 48"/>
                              <a:gd name="T41" fmla="*/ 43 h 48"/>
                              <a:gd name="T42" fmla="*/ 5 w 48"/>
                              <a:gd name="T43" fmla="*/ 38 h 48"/>
                              <a:gd name="T44" fmla="*/ 0 w 48"/>
                              <a:gd name="T45" fmla="*/ 34 h 48"/>
                              <a:gd name="T46" fmla="*/ 0 w 48"/>
                              <a:gd name="T47" fmla="*/ 29 h 48"/>
                              <a:gd name="T48" fmla="*/ 0 w 48"/>
                              <a:gd name="T49" fmla="*/ 24 h 48"/>
                              <a:gd name="T50" fmla="*/ 0 w 48"/>
                              <a:gd name="T51" fmla="*/ 19 h 48"/>
                              <a:gd name="T52" fmla="*/ 0 w 48"/>
                              <a:gd name="T53" fmla="*/ 14 h 48"/>
                              <a:gd name="T54" fmla="*/ 5 w 48"/>
                              <a:gd name="T55" fmla="*/ 10 h 48"/>
                              <a:gd name="T56" fmla="*/ 5 w 48"/>
                              <a:gd name="T57" fmla="*/ 10 h 48"/>
                              <a:gd name="T58" fmla="*/ 9 w 48"/>
                              <a:gd name="T59" fmla="*/ 5 h 48"/>
                              <a:gd name="T60" fmla="*/ 14 w 48"/>
                              <a:gd name="T61" fmla="*/ 5 h 48"/>
                              <a:gd name="T62" fmla="*/ 19 w 48"/>
                              <a:gd name="T63" fmla="*/ 0 h 48"/>
                              <a:gd name="T64" fmla="*/ 24 w 48"/>
                              <a:gd name="T65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48" h="48">
                                <a:moveTo>
                                  <a:pt x="24" y="0"/>
                                </a:moveTo>
                                <a:lnTo>
                                  <a:pt x="29" y="0"/>
                                </a:lnTo>
                                <a:lnTo>
                                  <a:pt x="33" y="5"/>
                                </a:lnTo>
                                <a:lnTo>
                                  <a:pt x="38" y="5"/>
                                </a:lnTo>
                                <a:lnTo>
                                  <a:pt x="38" y="10"/>
                                </a:lnTo>
                                <a:lnTo>
                                  <a:pt x="43" y="10"/>
                                </a:lnTo>
                                <a:lnTo>
                                  <a:pt x="48" y="14"/>
                                </a:lnTo>
                                <a:lnTo>
                                  <a:pt x="48" y="19"/>
                                </a:lnTo>
                                <a:lnTo>
                                  <a:pt x="48" y="24"/>
                                </a:lnTo>
                                <a:lnTo>
                                  <a:pt x="48" y="29"/>
                                </a:lnTo>
                                <a:lnTo>
                                  <a:pt x="48" y="34"/>
                                </a:lnTo>
                                <a:lnTo>
                                  <a:pt x="43" y="38"/>
                                </a:lnTo>
                                <a:lnTo>
                                  <a:pt x="38" y="43"/>
                                </a:lnTo>
                                <a:lnTo>
                                  <a:pt x="33" y="48"/>
                                </a:lnTo>
                                <a:lnTo>
                                  <a:pt x="29" y="48"/>
                                </a:lnTo>
                                <a:lnTo>
                                  <a:pt x="24" y="48"/>
                                </a:lnTo>
                                <a:lnTo>
                                  <a:pt x="19" y="48"/>
                                </a:lnTo>
                                <a:lnTo>
                                  <a:pt x="14" y="48"/>
                                </a:lnTo>
                                <a:lnTo>
                                  <a:pt x="9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38"/>
                                </a:lnTo>
                                <a:lnTo>
                                  <a:pt x="0" y="34"/>
                                </a:lnTo>
                                <a:lnTo>
                                  <a:pt x="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9"/>
                                </a:lnTo>
                                <a:lnTo>
                                  <a:pt x="0" y="14"/>
                                </a:lnTo>
                                <a:lnTo>
                                  <a:pt x="5" y="10"/>
                                </a:lnTo>
                                <a:lnTo>
                                  <a:pt x="9" y="5"/>
                                </a:lnTo>
                                <a:lnTo>
                                  <a:pt x="14" y="5"/>
                                </a:lnTo>
                                <a:lnTo>
                                  <a:pt x="19" y="0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1" name="Freeform 1673"/>
                        <wps:cNvSpPr>
                          <a:spLocks noChangeAspect="1"/>
                        </wps:cNvSpPr>
                        <wps:spPr bwMode="auto">
                          <a:xfrm rot="30115010">
                            <a:off x="10878" y="2664"/>
                            <a:ext cx="30" cy="30"/>
                          </a:xfrm>
                          <a:custGeom>
                            <a:avLst/>
                            <a:gdLst>
                              <a:gd name="T0" fmla="*/ 24 w 48"/>
                              <a:gd name="T1" fmla="*/ 0 h 48"/>
                              <a:gd name="T2" fmla="*/ 29 w 48"/>
                              <a:gd name="T3" fmla="*/ 0 h 48"/>
                              <a:gd name="T4" fmla="*/ 33 w 48"/>
                              <a:gd name="T5" fmla="*/ 5 h 48"/>
                              <a:gd name="T6" fmla="*/ 33 w 48"/>
                              <a:gd name="T7" fmla="*/ 5 h 48"/>
                              <a:gd name="T8" fmla="*/ 38 w 48"/>
                              <a:gd name="T9" fmla="*/ 10 h 48"/>
                              <a:gd name="T10" fmla="*/ 43 w 48"/>
                              <a:gd name="T11" fmla="*/ 10 h 48"/>
                              <a:gd name="T12" fmla="*/ 43 w 48"/>
                              <a:gd name="T13" fmla="*/ 14 h 48"/>
                              <a:gd name="T14" fmla="*/ 48 w 48"/>
                              <a:gd name="T15" fmla="*/ 19 h 48"/>
                              <a:gd name="T16" fmla="*/ 48 w 48"/>
                              <a:gd name="T17" fmla="*/ 24 h 48"/>
                              <a:gd name="T18" fmla="*/ 48 w 48"/>
                              <a:gd name="T19" fmla="*/ 29 h 48"/>
                              <a:gd name="T20" fmla="*/ 43 w 48"/>
                              <a:gd name="T21" fmla="*/ 34 h 48"/>
                              <a:gd name="T22" fmla="*/ 43 w 48"/>
                              <a:gd name="T23" fmla="*/ 38 h 48"/>
                              <a:gd name="T24" fmla="*/ 38 w 48"/>
                              <a:gd name="T25" fmla="*/ 43 h 48"/>
                              <a:gd name="T26" fmla="*/ 33 w 48"/>
                              <a:gd name="T27" fmla="*/ 43 h 48"/>
                              <a:gd name="T28" fmla="*/ 33 w 48"/>
                              <a:gd name="T29" fmla="*/ 48 h 48"/>
                              <a:gd name="T30" fmla="*/ 29 w 48"/>
                              <a:gd name="T31" fmla="*/ 48 h 48"/>
                              <a:gd name="T32" fmla="*/ 24 w 48"/>
                              <a:gd name="T33" fmla="*/ 48 h 48"/>
                              <a:gd name="T34" fmla="*/ 19 w 48"/>
                              <a:gd name="T35" fmla="*/ 48 h 48"/>
                              <a:gd name="T36" fmla="*/ 14 w 48"/>
                              <a:gd name="T37" fmla="*/ 48 h 48"/>
                              <a:gd name="T38" fmla="*/ 9 w 48"/>
                              <a:gd name="T39" fmla="*/ 43 h 48"/>
                              <a:gd name="T40" fmla="*/ 5 w 48"/>
                              <a:gd name="T41" fmla="*/ 43 h 48"/>
                              <a:gd name="T42" fmla="*/ 0 w 48"/>
                              <a:gd name="T43" fmla="*/ 38 h 48"/>
                              <a:gd name="T44" fmla="*/ 0 w 48"/>
                              <a:gd name="T45" fmla="*/ 34 h 48"/>
                              <a:gd name="T46" fmla="*/ 0 w 48"/>
                              <a:gd name="T47" fmla="*/ 29 h 48"/>
                              <a:gd name="T48" fmla="*/ 0 w 48"/>
                              <a:gd name="T49" fmla="*/ 24 h 48"/>
                              <a:gd name="T50" fmla="*/ 0 w 48"/>
                              <a:gd name="T51" fmla="*/ 19 h 48"/>
                              <a:gd name="T52" fmla="*/ 0 w 48"/>
                              <a:gd name="T53" fmla="*/ 14 h 48"/>
                              <a:gd name="T54" fmla="*/ 0 w 48"/>
                              <a:gd name="T55" fmla="*/ 10 h 48"/>
                              <a:gd name="T56" fmla="*/ 5 w 48"/>
                              <a:gd name="T57" fmla="*/ 10 h 48"/>
                              <a:gd name="T58" fmla="*/ 9 w 48"/>
                              <a:gd name="T59" fmla="*/ 5 h 48"/>
                              <a:gd name="T60" fmla="*/ 14 w 48"/>
                              <a:gd name="T61" fmla="*/ 5 h 48"/>
                              <a:gd name="T62" fmla="*/ 19 w 48"/>
                              <a:gd name="T63" fmla="*/ 0 h 48"/>
                              <a:gd name="T64" fmla="*/ 24 w 48"/>
                              <a:gd name="T65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48" h="48">
                                <a:moveTo>
                                  <a:pt x="24" y="0"/>
                                </a:moveTo>
                                <a:lnTo>
                                  <a:pt x="29" y="0"/>
                                </a:lnTo>
                                <a:lnTo>
                                  <a:pt x="33" y="5"/>
                                </a:lnTo>
                                <a:lnTo>
                                  <a:pt x="38" y="10"/>
                                </a:lnTo>
                                <a:lnTo>
                                  <a:pt x="43" y="10"/>
                                </a:lnTo>
                                <a:lnTo>
                                  <a:pt x="43" y="14"/>
                                </a:lnTo>
                                <a:lnTo>
                                  <a:pt x="48" y="19"/>
                                </a:lnTo>
                                <a:lnTo>
                                  <a:pt x="48" y="24"/>
                                </a:lnTo>
                                <a:lnTo>
                                  <a:pt x="48" y="29"/>
                                </a:lnTo>
                                <a:lnTo>
                                  <a:pt x="43" y="34"/>
                                </a:lnTo>
                                <a:lnTo>
                                  <a:pt x="43" y="38"/>
                                </a:lnTo>
                                <a:lnTo>
                                  <a:pt x="38" y="43"/>
                                </a:lnTo>
                                <a:lnTo>
                                  <a:pt x="33" y="43"/>
                                </a:lnTo>
                                <a:lnTo>
                                  <a:pt x="33" y="48"/>
                                </a:lnTo>
                                <a:lnTo>
                                  <a:pt x="29" y="48"/>
                                </a:lnTo>
                                <a:lnTo>
                                  <a:pt x="24" y="48"/>
                                </a:lnTo>
                                <a:lnTo>
                                  <a:pt x="19" y="48"/>
                                </a:lnTo>
                                <a:lnTo>
                                  <a:pt x="14" y="48"/>
                                </a:lnTo>
                                <a:lnTo>
                                  <a:pt x="9" y="43"/>
                                </a:lnTo>
                                <a:lnTo>
                                  <a:pt x="5" y="43"/>
                                </a:lnTo>
                                <a:lnTo>
                                  <a:pt x="0" y="38"/>
                                </a:lnTo>
                                <a:lnTo>
                                  <a:pt x="0" y="34"/>
                                </a:lnTo>
                                <a:lnTo>
                                  <a:pt x="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9"/>
                                </a:lnTo>
                                <a:lnTo>
                                  <a:pt x="0" y="14"/>
                                </a:lnTo>
                                <a:lnTo>
                                  <a:pt x="0" y="10"/>
                                </a:lnTo>
                                <a:lnTo>
                                  <a:pt x="5" y="10"/>
                                </a:lnTo>
                                <a:lnTo>
                                  <a:pt x="9" y="5"/>
                                </a:lnTo>
                                <a:lnTo>
                                  <a:pt x="14" y="5"/>
                                </a:lnTo>
                                <a:lnTo>
                                  <a:pt x="19" y="0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2" name="Freeform 1674"/>
                        <wps:cNvSpPr>
                          <a:spLocks noChangeAspect="1"/>
                        </wps:cNvSpPr>
                        <wps:spPr bwMode="auto">
                          <a:xfrm rot="30045284">
                            <a:off x="10816" y="2664"/>
                            <a:ext cx="33" cy="30"/>
                          </a:xfrm>
                          <a:custGeom>
                            <a:avLst/>
                            <a:gdLst>
                              <a:gd name="T0" fmla="*/ 24 w 53"/>
                              <a:gd name="T1" fmla="*/ 0 h 48"/>
                              <a:gd name="T2" fmla="*/ 29 w 53"/>
                              <a:gd name="T3" fmla="*/ 0 h 48"/>
                              <a:gd name="T4" fmla="*/ 34 w 53"/>
                              <a:gd name="T5" fmla="*/ 5 h 48"/>
                              <a:gd name="T6" fmla="*/ 38 w 53"/>
                              <a:gd name="T7" fmla="*/ 5 h 48"/>
                              <a:gd name="T8" fmla="*/ 43 w 53"/>
                              <a:gd name="T9" fmla="*/ 10 h 48"/>
                              <a:gd name="T10" fmla="*/ 48 w 53"/>
                              <a:gd name="T11" fmla="*/ 10 h 48"/>
                              <a:gd name="T12" fmla="*/ 48 w 53"/>
                              <a:gd name="T13" fmla="*/ 14 h 48"/>
                              <a:gd name="T14" fmla="*/ 48 w 53"/>
                              <a:gd name="T15" fmla="*/ 19 h 48"/>
                              <a:gd name="T16" fmla="*/ 53 w 53"/>
                              <a:gd name="T17" fmla="*/ 24 h 48"/>
                              <a:gd name="T18" fmla="*/ 48 w 53"/>
                              <a:gd name="T19" fmla="*/ 29 h 48"/>
                              <a:gd name="T20" fmla="*/ 48 w 53"/>
                              <a:gd name="T21" fmla="*/ 34 h 48"/>
                              <a:gd name="T22" fmla="*/ 48 w 53"/>
                              <a:gd name="T23" fmla="*/ 38 h 48"/>
                              <a:gd name="T24" fmla="*/ 43 w 53"/>
                              <a:gd name="T25" fmla="*/ 43 h 48"/>
                              <a:gd name="T26" fmla="*/ 38 w 53"/>
                              <a:gd name="T27" fmla="*/ 43 h 48"/>
                              <a:gd name="T28" fmla="*/ 34 w 53"/>
                              <a:gd name="T29" fmla="*/ 48 h 48"/>
                              <a:gd name="T30" fmla="*/ 29 w 53"/>
                              <a:gd name="T31" fmla="*/ 48 h 48"/>
                              <a:gd name="T32" fmla="*/ 24 w 53"/>
                              <a:gd name="T33" fmla="*/ 48 h 48"/>
                              <a:gd name="T34" fmla="*/ 19 w 53"/>
                              <a:gd name="T35" fmla="*/ 48 h 48"/>
                              <a:gd name="T36" fmla="*/ 19 w 53"/>
                              <a:gd name="T37" fmla="*/ 48 h 48"/>
                              <a:gd name="T38" fmla="*/ 15 w 53"/>
                              <a:gd name="T39" fmla="*/ 43 h 48"/>
                              <a:gd name="T40" fmla="*/ 10 w 53"/>
                              <a:gd name="T41" fmla="*/ 43 h 48"/>
                              <a:gd name="T42" fmla="*/ 5 w 53"/>
                              <a:gd name="T43" fmla="*/ 38 h 48"/>
                              <a:gd name="T44" fmla="*/ 5 w 53"/>
                              <a:gd name="T45" fmla="*/ 34 h 48"/>
                              <a:gd name="T46" fmla="*/ 5 w 53"/>
                              <a:gd name="T47" fmla="*/ 29 h 48"/>
                              <a:gd name="T48" fmla="*/ 0 w 53"/>
                              <a:gd name="T49" fmla="*/ 24 h 48"/>
                              <a:gd name="T50" fmla="*/ 5 w 53"/>
                              <a:gd name="T51" fmla="*/ 19 h 48"/>
                              <a:gd name="T52" fmla="*/ 5 w 53"/>
                              <a:gd name="T53" fmla="*/ 14 h 48"/>
                              <a:gd name="T54" fmla="*/ 5 w 53"/>
                              <a:gd name="T55" fmla="*/ 10 h 48"/>
                              <a:gd name="T56" fmla="*/ 10 w 53"/>
                              <a:gd name="T57" fmla="*/ 10 h 48"/>
                              <a:gd name="T58" fmla="*/ 15 w 53"/>
                              <a:gd name="T59" fmla="*/ 5 h 48"/>
                              <a:gd name="T60" fmla="*/ 19 w 53"/>
                              <a:gd name="T61" fmla="*/ 5 h 48"/>
                              <a:gd name="T62" fmla="*/ 19 w 53"/>
                              <a:gd name="T63" fmla="*/ 0 h 48"/>
                              <a:gd name="T64" fmla="*/ 24 w 53"/>
                              <a:gd name="T65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53" h="48">
                                <a:moveTo>
                                  <a:pt x="24" y="0"/>
                                </a:moveTo>
                                <a:lnTo>
                                  <a:pt x="29" y="0"/>
                                </a:lnTo>
                                <a:lnTo>
                                  <a:pt x="34" y="5"/>
                                </a:lnTo>
                                <a:lnTo>
                                  <a:pt x="38" y="5"/>
                                </a:lnTo>
                                <a:lnTo>
                                  <a:pt x="43" y="10"/>
                                </a:lnTo>
                                <a:lnTo>
                                  <a:pt x="48" y="10"/>
                                </a:lnTo>
                                <a:lnTo>
                                  <a:pt x="48" y="14"/>
                                </a:lnTo>
                                <a:lnTo>
                                  <a:pt x="48" y="19"/>
                                </a:lnTo>
                                <a:lnTo>
                                  <a:pt x="53" y="24"/>
                                </a:lnTo>
                                <a:lnTo>
                                  <a:pt x="48" y="29"/>
                                </a:lnTo>
                                <a:lnTo>
                                  <a:pt x="48" y="34"/>
                                </a:lnTo>
                                <a:lnTo>
                                  <a:pt x="48" y="38"/>
                                </a:lnTo>
                                <a:lnTo>
                                  <a:pt x="43" y="43"/>
                                </a:lnTo>
                                <a:lnTo>
                                  <a:pt x="38" y="43"/>
                                </a:lnTo>
                                <a:lnTo>
                                  <a:pt x="34" y="48"/>
                                </a:lnTo>
                                <a:lnTo>
                                  <a:pt x="29" y="48"/>
                                </a:lnTo>
                                <a:lnTo>
                                  <a:pt x="24" y="48"/>
                                </a:lnTo>
                                <a:lnTo>
                                  <a:pt x="19" y="48"/>
                                </a:lnTo>
                                <a:lnTo>
                                  <a:pt x="15" y="43"/>
                                </a:lnTo>
                                <a:lnTo>
                                  <a:pt x="10" y="43"/>
                                </a:lnTo>
                                <a:lnTo>
                                  <a:pt x="5" y="38"/>
                                </a:lnTo>
                                <a:lnTo>
                                  <a:pt x="5" y="34"/>
                                </a:lnTo>
                                <a:lnTo>
                                  <a:pt x="5" y="29"/>
                                </a:lnTo>
                                <a:lnTo>
                                  <a:pt x="0" y="24"/>
                                </a:lnTo>
                                <a:lnTo>
                                  <a:pt x="5" y="19"/>
                                </a:lnTo>
                                <a:lnTo>
                                  <a:pt x="5" y="14"/>
                                </a:lnTo>
                                <a:lnTo>
                                  <a:pt x="5" y="10"/>
                                </a:lnTo>
                                <a:lnTo>
                                  <a:pt x="10" y="10"/>
                                </a:lnTo>
                                <a:lnTo>
                                  <a:pt x="15" y="5"/>
                                </a:lnTo>
                                <a:lnTo>
                                  <a:pt x="19" y="5"/>
                                </a:lnTo>
                                <a:lnTo>
                                  <a:pt x="19" y="0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3" name="Freeform 1675"/>
                        <wps:cNvSpPr>
                          <a:spLocks noChangeAspect="1"/>
                        </wps:cNvSpPr>
                        <wps:spPr bwMode="auto">
                          <a:xfrm rot="30115010">
                            <a:off x="10757" y="2664"/>
                            <a:ext cx="29" cy="30"/>
                          </a:xfrm>
                          <a:custGeom>
                            <a:avLst/>
                            <a:gdLst>
                              <a:gd name="T0" fmla="*/ 24 w 48"/>
                              <a:gd name="T1" fmla="*/ 0 h 48"/>
                              <a:gd name="T2" fmla="*/ 29 w 48"/>
                              <a:gd name="T3" fmla="*/ 0 h 48"/>
                              <a:gd name="T4" fmla="*/ 34 w 48"/>
                              <a:gd name="T5" fmla="*/ 5 h 48"/>
                              <a:gd name="T6" fmla="*/ 39 w 48"/>
                              <a:gd name="T7" fmla="*/ 5 h 48"/>
                              <a:gd name="T8" fmla="*/ 43 w 48"/>
                              <a:gd name="T9" fmla="*/ 10 h 48"/>
                              <a:gd name="T10" fmla="*/ 43 w 48"/>
                              <a:gd name="T11" fmla="*/ 10 h 48"/>
                              <a:gd name="T12" fmla="*/ 48 w 48"/>
                              <a:gd name="T13" fmla="*/ 14 h 48"/>
                              <a:gd name="T14" fmla="*/ 48 w 48"/>
                              <a:gd name="T15" fmla="*/ 19 h 48"/>
                              <a:gd name="T16" fmla="*/ 48 w 48"/>
                              <a:gd name="T17" fmla="*/ 24 h 48"/>
                              <a:gd name="T18" fmla="*/ 48 w 48"/>
                              <a:gd name="T19" fmla="*/ 29 h 48"/>
                              <a:gd name="T20" fmla="*/ 48 w 48"/>
                              <a:gd name="T21" fmla="*/ 34 h 48"/>
                              <a:gd name="T22" fmla="*/ 43 w 48"/>
                              <a:gd name="T23" fmla="*/ 38 h 48"/>
                              <a:gd name="T24" fmla="*/ 43 w 48"/>
                              <a:gd name="T25" fmla="*/ 43 h 48"/>
                              <a:gd name="T26" fmla="*/ 39 w 48"/>
                              <a:gd name="T27" fmla="*/ 43 h 48"/>
                              <a:gd name="T28" fmla="*/ 34 w 48"/>
                              <a:gd name="T29" fmla="*/ 48 h 48"/>
                              <a:gd name="T30" fmla="*/ 29 w 48"/>
                              <a:gd name="T31" fmla="*/ 48 h 48"/>
                              <a:gd name="T32" fmla="*/ 24 w 48"/>
                              <a:gd name="T33" fmla="*/ 48 h 48"/>
                              <a:gd name="T34" fmla="*/ 19 w 48"/>
                              <a:gd name="T35" fmla="*/ 48 h 48"/>
                              <a:gd name="T36" fmla="*/ 15 w 48"/>
                              <a:gd name="T37" fmla="*/ 48 h 48"/>
                              <a:gd name="T38" fmla="*/ 10 w 48"/>
                              <a:gd name="T39" fmla="*/ 43 h 48"/>
                              <a:gd name="T40" fmla="*/ 10 w 48"/>
                              <a:gd name="T41" fmla="*/ 43 h 48"/>
                              <a:gd name="T42" fmla="*/ 5 w 48"/>
                              <a:gd name="T43" fmla="*/ 38 h 48"/>
                              <a:gd name="T44" fmla="*/ 5 w 48"/>
                              <a:gd name="T45" fmla="*/ 34 h 48"/>
                              <a:gd name="T46" fmla="*/ 0 w 48"/>
                              <a:gd name="T47" fmla="*/ 29 h 48"/>
                              <a:gd name="T48" fmla="*/ 0 w 48"/>
                              <a:gd name="T49" fmla="*/ 24 h 48"/>
                              <a:gd name="T50" fmla="*/ 0 w 48"/>
                              <a:gd name="T51" fmla="*/ 19 h 48"/>
                              <a:gd name="T52" fmla="*/ 5 w 48"/>
                              <a:gd name="T53" fmla="*/ 14 h 48"/>
                              <a:gd name="T54" fmla="*/ 5 w 48"/>
                              <a:gd name="T55" fmla="*/ 10 h 48"/>
                              <a:gd name="T56" fmla="*/ 10 w 48"/>
                              <a:gd name="T57" fmla="*/ 10 h 48"/>
                              <a:gd name="T58" fmla="*/ 10 w 48"/>
                              <a:gd name="T59" fmla="*/ 5 h 48"/>
                              <a:gd name="T60" fmla="*/ 15 w 48"/>
                              <a:gd name="T61" fmla="*/ 5 h 48"/>
                              <a:gd name="T62" fmla="*/ 19 w 48"/>
                              <a:gd name="T63" fmla="*/ 0 h 48"/>
                              <a:gd name="T64" fmla="*/ 24 w 48"/>
                              <a:gd name="T65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48" h="48">
                                <a:moveTo>
                                  <a:pt x="24" y="0"/>
                                </a:moveTo>
                                <a:lnTo>
                                  <a:pt x="29" y="0"/>
                                </a:lnTo>
                                <a:lnTo>
                                  <a:pt x="34" y="5"/>
                                </a:lnTo>
                                <a:lnTo>
                                  <a:pt x="39" y="5"/>
                                </a:lnTo>
                                <a:lnTo>
                                  <a:pt x="43" y="10"/>
                                </a:lnTo>
                                <a:lnTo>
                                  <a:pt x="48" y="14"/>
                                </a:lnTo>
                                <a:lnTo>
                                  <a:pt x="48" y="19"/>
                                </a:lnTo>
                                <a:lnTo>
                                  <a:pt x="48" y="24"/>
                                </a:lnTo>
                                <a:lnTo>
                                  <a:pt x="48" y="29"/>
                                </a:lnTo>
                                <a:lnTo>
                                  <a:pt x="48" y="34"/>
                                </a:lnTo>
                                <a:lnTo>
                                  <a:pt x="43" y="38"/>
                                </a:lnTo>
                                <a:lnTo>
                                  <a:pt x="43" y="43"/>
                                </a:lnTo>
                                <a:lnTo>
                                  <a:pt x="39" y="43"/>
                                </a:lnTo>
                                <a:lnTo>
                                  <a:pt x="34" y="48"/>
                                </a:lnTo>
                                <a:lnTo>
                                  <a:pt x="29" y="48"/>
                                </a:lnTo>
                                <a:lnTo>
                                  <a:pt x="24" y="48"/>
                                </a:lnTo>
                                <a:lnTo>
                                  <a:pt x="19" y="48"/>
                                </a:lnTo>
                                <a:lnTo>
                                  <a:pt x="15" y="48"/>
                                </a:lnTo>
                                <a:lnTo>
                                  <a:pt x="10" y="43"/>
                                </a:lnTo>
                                <a:lnTo>
                                  <a:pt x="5" y="38"/>
                                </a:lnTo>
                                <a:lnTo>
                                  <a:pt x="5" y="34"/>
                                </a:lnTo>
                                <a:lnTo>
                                  <a:pt x="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9"/>
                                </a:lnTo>
                                <a:lnTo>
                                  <a:pt x="5" y="14"/>
                                </a:lnTo>
                                <a:lnTo>
                                  <a:pt x="5" y="10"/>
                                </a:lnTo>
                                <a:lnTo>
                                  <a:pt x="10" y="10"/>
                                </a:lnTo>
                                <a:lnTo>
                                  <a:pt x="10" y="5"/>
                                </a:lnTo>
                                <a:lnTo>
                                  <a:pt x="15" y="5"/>
                                </a:lnTo>
                                <a:lnTo>
                                  <a:pt x="19" y="0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4" name="Freeform 1676"/>
                        <wps:cNvSpPr>
                          <a:spLocks noChangeAspect="1"/>
                        </wps:cNvSpPr>
                        <wps:spPr bwMode="auto">
                          <a:xfrm rot="30115010">
                            <a:off x="10697" y="2664"/>
                            <a:ext cx="30" cy="30"/>
                          </a:xfrm>
                          <a:custGeom>
                            <a:avLst/>
                            <a:gdLst>
                              <a:gd name="T0" fmla="*/ 24 w 48"/>
                              <a:gd name="T1" fmla="*/ 0 h 48"/>
                              <a:gd name="T2" fmla="*/ 29 w 48"/>
                              <a:gd name="T3" fmla="*/ 0 h 48"/>
                              <a:gd name="T4" fmla="*/ 34 w 48"/>
                              <a:gd name="T5" fmla="*/ 5 h 48"/>
                              <a:gd name="T6" fmla="*/ 39 w 48"/>
                              <a:gd name="T7" fmla="*/ 5 h 48"/>
                              <a:gd name="T8" fmla="*/ 43 w 48"/>
                              <a:gd name="T9" fmla="*/ 10 h 48"/>
                              <a:gd name="T10" fmla="*/ 43 w 48"/>
                              <a:gd name="T11" fmla="*/ 10 h 48"/>
                              <a:gd name="T12" fmla="*/ 48 w 48"/>
                              <a:gd name="T13" fmla="*/ 14 h 48"/>
                              <a:gd name="T14" fmla="*/ 48 w 48"/>
                              <a:gd name="T15" fmla="*/ 19 h 48"/>
                              <a:gd name="T16" fmla="*/ 48 w 48"/>
                              <a:gd name="T17" fmla="*/ 24 h 48"/>
                              <a:gd name="T18" fmla="*/ 48 w 48"/>
                              <a:gd name="T19" fmla="*/ 29 h 48"/>
                              <a:gd name="T20" fmla="*/ 48 w 48"/>
                              <a:gd name="T21" fmla="*/ 34 h 48"/>
                              <a:gd name="T22" fmla="*/ 43 w 48"/>
                              <a:gd name="T23" fmla="*/ 38 h 48"/>
                              <a:gd name="T24" fmla="*/ 43 w 48"/>
                              <a:gd name="T25" fmla="*/ 43 h 48"/>
                              <a:gd name="T26" fmla="*/ 39 w 48"/>
                              <a:gd name="T27" fmla="*/ 43 h 48"/>
                              <a:gd name="T28" fmla="*/ 34 w 48"/>
                              <a:gd name="T29" fmla="*/ 48 h 48"/>
                              <a:gd name="T30" fmla="*/ 29 w 48"/>
                              <a:gd name="T31" fmla="*/ 48 h 48"/>
                              <a:gd name="T32" fmla="*/ 24 w 48"/>
                              <a:gd name="T33" fmla="*/ 48 h 48"/>
                              <a:gd name="T34" fmla="*/ 19 w 48"/>
                              <a:gd name="T35" fmla="*/ 48 h 48"/>
                              <a:gd name="T36" fmla="*/ 15 w 48"/>
                              <a:gd name="T37" fmla="*/ 48 h 48"/>
                              <a:gd name="T38" fmla="*/ 10 w 48"/>
                              <a:gd name="T39" fmla="*/ 43 h 48"/>
                              <a:gd name="T40" fmla="*/ 5 w 48"/>
                              <a:gd name="T41" fmla="*/ 43 h 48"/>
                              <a:gd name="T42" fmla="*/ 5 w 48"/>
                              <a:gd name="T43" fmla="*/ 38 h 48"/>
                              <a:gd name="T44" fmla="*/ 0 w 48"/>
                              <a:gd name="T45" fmla="*/ 34 h 48"/>
                              <a:gd name="T46" fmla="*/ 0 w 48"/>
                              <a:gd name="T47" fmla="*/ 29 h 48"/>
                              <a:gd name="T48" fmla="*/ 0 w 48"/>
                              <a:gd name="T49" fmla="*/ 24 h 48"/>
                              <a:gd name="T50" fmla="*/ 0 w 48"/>
                              <a:gd name="T51" fmla="*/ 19 h 48"/>
                              <a:gd name="T52" fmla="*/ 0 w 48"/>
                              <a:gd name="T53" fmla="*/ 14 h 48"/>
                              <a:gd name="T54" fmla="*/ 5 w 48"/>
                              <a:gd name="T55" fmla="*/ 10 h 48"/>
                              <a:gd name="T56" fmla="*/ 5 w 48"/>
                              <a:gd name="T57" fmla="*/ 10 h 48"/>
                              <a:gd name="T58" fmla="*/ 10 w 48"/>
                              <a:gd name="T59" fmla="*/ 5 h 48"/>
                              <a:gd name="T60" fmla="*/ 15 w 48"/>
                              <a:gd name="T61" fmla="*/ 5 h 48"/>
                              <a:gd name="T62" fmla="*/ 19 w 48"/>
                              <a:gd name="T63" fmla="*/ 0 h 48"/>
                              <a:gd name="T64" fmla="*/ 24 w 48"/>
                              <a:gd name="T65" fmla="*/ 0 h 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</a:cxnLst>
                            <a:rect l="0" t="0" r="r" b="b"/>
                            <a:pathLst>
                              <a:path w="48" h="48">
                                <a:moveTo>
                                  <a:pt x="24" y="0"/>
                                </a:moveTo>
                                <a:lnTo>
                                  <a:pt x="29" y="0"/>
                                </a:lnTo>
                                <a:lnTo>
                                  <a:pt x="34" y="5"/>
                                </a:lnTo>
                                <a:lnTo>
                                  <a:pt x="39" y="5"/>
                                </a:lnTo>
                                <a:lnTo>
                                  <a:pt x="43" y="10"/>
                                </a:lnTo>
                                <a:lnTo>
                                  <a:pt x="48" y="14"/>
                                </a:lnTo>
                                <a:lnTo>
                                  <a:pt x="48" y="19"/>
                                </a:lnTo>
                                <a:lnTo>
                                  <a:pt x="48" y="24"/>
                                </a:lnTo>
                                <a:lnTo>
                                  <a:pt x="48" y="29"/>
                                </a:lnTo>
                                <a:lnTo>
                                  <a:pt x="48" y="34"/>
                                </a:lnTo>
                                <a:lnTo>
                                  <a:pt x="43" y="38"/>
                                </a:lnTo>
                                <a:lnTo>
                                  <a:pt x="43" y="43"/>
                                </a:lnTo>
                                <a:lnTo>
                                  <a:pt x="39" y="43"/>
                                </a:lnTo>
                                <a:lnTo>
                                  <a:pt x="34" y="48"/>
                                </a:lnTo>
                                <a:lnTo>
                                  <a:pt x="29" y="48"/>
                                </a:lnTo>
                                <a:lnTo>
                                  <a:pt x="24" y="48"/>
                                </a:lnTo>
                                <a:lnTo>
                                  <a:pt x="19" y="48"/>
                                </a:lnTo>
                                <a:lnTo>
                                  <a:pt x="15" y="48"/>
                                </a:lnTo>
                                <a:lnTo>
                                  <a:pt x="10" y="43"/>
                                </a:lnTo>
                                <a:lnTo>
                                  <a:pt x="5" y="43"/>
                                </a:lnTo>
                                <a:lnTo>
                                  <a:pt x="5" y="38"/>
                                </a:lnTo>
                                <a:lnTo>
                                  <a:pt x="0" y="34"/>
                                </a:lnTo>
                                <a:lnTo>
                                  <a:pt x="0" y="29"/>
                                </a:lnTo>
                                <a:lnTo>
                                  <a:pt x="0" y="24"/>
                                </a:lnTo>
                                <a:lnTo>
                                  <a:pt x="0" y="19"/>
                                </a:lnTo>
                                <a:lnTo>
                                  <a:pt x="0" y="14"/>
                                </a:lnTo>
                                <a:lnTo>
                                  <a:pt x="5" y="10"/>
                                </a:lnTo>
                                <a:lnTo>
                                  <a:pt x="10" y="5"/>
                                </a:lnTo>
                                <a:lnTo>
                                  <a:pt x="15" y="5"/>
                                </a:lnTo>
                                <a:lnTo>
                                  <a:pt x="19" y="0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504" o:spid="_x0000_s1026" style="position:absolute;margin-left:58.15pt;margin-top:-4.3pt;width:492.7pt;height:19.4pt;z-index:251889152" coordorigin="1441,15836" coordsize="9854,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" o:allowincell="f">
              <v:shape id="Freeform 1505" o:spid="_x0000_s1027" style="position:absolute;left:713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z8gMQA&#10;AADaAAAADwAAAGRycy9kb3ducmV2LnhtbESPQWvCQBSE70L/w/KE3nSjRSnRNYTSgu1BaGwRb4/s&#10;MxvMvk2z2xj/vVsQehxm5htmnQ22ET11vnasYDZNQBCXTtdcKfjav02eQfiArLFxTAqu5CHbPIzW&#10;mGp34U/qi1CJCGGfogITQptK6UtDFv3UtcTRO7nOYoiyq6Tu8BLhtpHzJFlKizXHBYMtvRgqz8Wv&#10;VVAYyl8PP/tdP1s8vWs+4vfWfyj1OB7yFYhAQ/gP39tbrWAOf1fiDZ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s/IDEAAAA2gAAAA8AAAAAAAAAAAAAAAAAmAIAAGRycy9k&#10;b3ducmV2LnhtbFBLBQYAAAAABAAEAPUAAACJAwAAAAA=&#10;" path="m24,r4,l33,5r5,l38,10r5,l48,14r,5l48,24r,5l48,34r-5,4l38,43r-5,5l28,48r-4,l19,48r-5,l9,43r-5,l4,38,,34,,29,,24,,19,,14,4,10,9,5r5,l19,r5,xe" fillcolor="aqua" stroked="f">
                <v:path arrowok="t" o:connecttype="custom" o:connectlocs="15,0;18,0;21,3;24,3;24,6;27,6;30,9;30,12;30,15;30,18;30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06" o:spid="_x0000_s1028" style="position:absolute;left:707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BZG8QA&#10;AADaAAAADwAAAGRycy9kb3ducmV2LnhtbESPQWvCQBSE70L/w/KE3nRjRSnRNYTSgu1BaGwRb4/s&#10;MxvMvk2z2xj/vVsQehxm5htmnQ22ET11vnasYDZNQBCXTtdcKfjav02eQfiArLFxTAqu5CHbPIzW&#10;mGp34U/qi1CJCGGfogITQptK6UtDFv3UtcTRO7nOYoiyq6Tu8BLhtpFPSbKUFmuOCwZbejFUnotf&#10;q6AwlL8efva7fraYv2s+4vfWfyj1OB7yFYhAQ/gP39tbrWAOf1fiDZ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gWRvEAAAA2gAAAA8AAAAAAAAAAAAAAAAAmAIAAGRycy9k&#10;b3ducmV2LnhtbFBLBQYAAAAABAAEAPUAAACJAwAAAAA=&#10;" path="m24,r4,l33,5r5,5l43,10r,4l48,19r,5l48,29r-5,5l43,38r-5,5l33,43r,5l28,48r-4,l19,48r-5,l9,43r-5,l,38,,34,,29,,24,,19,,14,,10r4,l9,5r5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07" o:spid="_x0000_s1029" style="position:absolute;left:7010;top:16194;width:32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0bYMAA&#10;AADaAAAADwAAAGRycy9kb3ducmV2LnhtbESPT4vCMBTE7wt+h/AEb2vqH5bSNYoIij1ut7DXR/Ns&#10;is1LbaLWb28WBI/DzPyGWW0G24ob9b5xrGA2TUAQV043XCsof/efKQgfkDW2jknBgzxs1qOPFWba&#10;3fmHbkWoRYSwz1CBCaHLpPSVIYt+6jri6J1cbzFE2ddS93iPcNvKeZJ8SYsNxwWDHe0MVefiahUc&#10;9F9pi+PS5JcmX6TSljnWpVKT8bD9BhFoCO/wq33UCpbwfyXeAL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i0bYMAAAADaAAAADwAAAAAAAAAAAAAAAACYAgAAZHJzL2Rvd25y&#10;ZXYueG1sUEsFBgAAAAAEAAQA9QAAAIUDAAAAAA==&#10;" path="m24,r5,l34,5r4,l43,10r5,l48,14r,5l53,24r-5,5l48,34r,4l43,43r-5,l34,48r-5,l24,48r-5,l14,48r,-5l10,43,5,38r,-4l,29,,24,,19,5,14r,-4l10,10,14,5,19,r5,xe" fillcolor="aqua" stroked="f">
                <v:path arrowok="t" o:connecttype="custom" o:connectlocs="14,0;18,0;21,3;23,3;26,6;29,6;29,9;29,12;32,15;29,18;29,21;29,24;26,27;23,27;21,30;18,30;14,30;11,30;8,30;8,27;6,27;3,24;3,21;0,18;0,15;0,12;3,9;3,6;6,6;8,3;8,3;11,0;14,0" o:connectangles="0,0,0,0,0,0,0,0,0,0,0,0,0,0,0,0,0,0,0,0,0,0,0,0,0,0,0,0,0,0,0,0,0"/>
                <o:lock v:ext="edit" aspectratio="t"/>
              </v:shape>
              <v:shape id="Freeform 1508" o:spid="_x0000_s1030" style="position:absolute;left:6950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Vk9MMA&#10;AADaAAAADwAAAGRycy9kb3ducmV2LnhtbESPQWvCQBSE7wX/w/IK3urGiiKpq4hU0B4KRkW8PbKv&#10;2dDs25hdY/rvu4LgcZiZb5jZorOVaKnxpWMFw0ECgjh3uuRCwWG/fpuC8AFZY+WYFPyRh8W89zLD&#10;VLsb76jNQiEihH2KCkwIdSqlzw1Z9ANXE0fvxzUWQ5RNIXWDtwi3lXxPkom0WHJcMFjTylD+m12t&#10;gszQ8vN02X+3w/Foq/mMx43/Uqr/2i0/QATqwjP8aG+0gjHcr8Qb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YVk9MMAAADaAAAADwAAAAAAAAAAAAAAAACYAgAAZHJzL2Rv&#10;d25yZXYueG1sUEsFBgAAAAAEAAQA9QAAAIgDAAAAAA=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09" o:spid="_x0000_s1031" style="position:absolute;left:689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f6g8QA&#10;AADaAAAADwAAAGRycy9kb3ducmV2LnhtbESPQWvCQBSE7wX/w/IK3upGpVJS1xBEwfZQMCri7ZF9&#10;zYZm38bsNqb/vlsQehxm5htmmQ22ET11vnasYDpJQBCXTtdcKTgetk8vIHxA1tg4JgU/5CFbjR6W&#10;mGp34z31RahEhLBPUYEJoU2l9KUhi37iWuLofbrOYoiyq6Tu8BbhtpGzJFlIizXHBYMtrQ2VX8W3&#10;VVAYyjfn6+Gjnz7P3zRf8LTz70qNH4f8FUSgIfyH7+2dVrCAvyvxBs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X+oPEAAAA2g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10" o:spid="_x0000_s1032" style="position:absolute;left:6832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tfGMQA&#10;AADaAAAADwAAAGRycy9kb3ducmV2LnhtbESPQWvCQBSE74X+h+UVeqsbW6qSuooUBe1BMFHE2yP7&#10;mg3Nvk2za0z/fVcQPA4z8w0znfe2Fh21vnKsYDhIQBAXTldcKtjnq5cJCB+QNdaOScEfeZjPHh+m&#10;mGp34R11WShFhLBPUYEJoUml9IUhi37gGuLofbvWYoiyLaVu8RLhtpavSTKSFiuOCwYb+jRU/GRn&#10;qyAztFgef/NtN3x/22g+4WHtv5R6fuoXHyAC9eEevrXXWsEYrlfiDZ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bXxjEAAAA2g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3,3;23,6;26,6;26,9;29,12;29,15;29,18;26,21;26,24;23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511" o:spid="_x0000_s1033" style="position:absolute;left:677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TLasAA&#10;AADaAAAADwAAAGRycy9kb3ducmV2LnhtbERPz2vCMBS+C/4P4Q28aaqijGoUEQfOg2C7Id4ezbMp&#10;a166Jqvdf78chB0/vt/rbW9r0VHrK8cKppMEBHHhdMWlgo/8bfwKwgdkjbVjUvBLHrab4WCNqXYP&#10;vlCXhVLEEPYpKjAhNKmUvjBk0U9cQxy5u2sthgjbUuoWHzHc1nKWJEtpseLYYLChvaHiK/uxCjJD&#10;u8P1Oz9308X8XfMNP4/+pNTopd+tQATqw7/46T5qBXFrvBJvgNz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4TLasAAAADaAAAADwAAAAAAAAAAAAAAAACYAgAAZHJzL2Rvd25y&#10;ZXYueG1sUEsFBgAAAAAEAAQA9QAAAIUDAAAAAA==&#10;" path="m24,r5,l34,5r4,5l43,10r,4l48,19r,5l48,29r-5,5l43,38r-5,5l34,43r,5l29,48r-5,l19,48r-5,l10,43r-5,l,38,,34,,29,,24,,19,,14,,10r5,l10,5r4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12" o:spid="_x0000_s1034" style="position:absolute;left:6710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hu8cQA&#10;AADaAAAADwAAAGRycy9kb3ducmV2LnhtbESPQWvCQBSE74X+h+UVeqsbWyqauooUBe1BMFHE2yP7&#10;mg3Nvk2za0z/fVcQPA4z8w0znfe2Fh21vnKsYDhIQBAXTldcKtjnq5cxCB+QNdaOScEfeZjPHh+m&#10;mGp34R11WShFhLBPUYEJoUml9IUhi37gGuLofbvWYoiyLaVu8RLhtpavSTKSFiuOCwYb+jRU/GRn&#10;qyAztFgef/NtN3x/22g+4WHtv5R6fuoXHyAC9eEevrXXWsEErlfiDZ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IbvHEAAAA2gAAAA8AAAAAAAAAAAAAAAAAmAIAAGRycy9k&#10;b3ducmV2LnhtbFBLBQYAAAAABAAEAPUAAACJAwAAAAA=&#10;" path="m24,r5,l34,5r5,l44,10r4,l48,14r,5l48,24r,5l48,34r,4l44,43r-5,l34,48r-5,l24,48r-4,l15,48r,-5l10,43,5,38r,-4l,29,,24,,19,5,14r,-4l10,10,15,5,20,r4,xe" fillcolor="aqua" stroked="f">
                <v:path arrowok="t" o:connecttype="custom" o:connectlocs="15,0;18,0;21,3;24,3;28,6;30,6;30,9;30,12;30,15;30,18;30,21;30,24;28,27;24,27;21,30;18,30;15,30;13,30;9,30;9,27;6,27;3,24;3,21;0,18;0,15;0,12;3,9;3,6;6,6;9,3;9,3;13,0;15,0" o:connectangles="0,0,0,0,0,0,0,0,0,0,0,0,0,0,0,0,0,0,0,0,0,0,0,0,0,0,0,0,0,0,0,0,0"/>
                <o:lock v:ext="edit" aspectratio="t"/>
              </v:shape>
              <v:shape id="Freeform 1513" o:spid="_x0000_s1035" style="position:absolute;left:6651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DPtMUA&#10;AADbAAAADwAAAGRycy9kb3ducmV2LnhtbESPQWvCQBCF7wX/wzKCt7qx0iKpq4i0YHsoNCqltyE7&#10;zQazs2l2G+O/dw4FbzO8N+99s1wPvlE9dbEObGA2zUARl8HWXBk47F/vF6BiQrbYBCYDF4qwXo3u&#10;lpjbcOZP6otUKQnhmKMBl1Kbax1LRx7jNLTEov2EzmOStau07fAs4b7RD1n2pD3WLA0OW9o6Kk/F&#10;nzdQONq8fP3uP/rZ4/zN8jced/HdmMl42DyDSjSkm/n/emcFX+jlFxlAr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sM+0xQAAANsAAAAPAAAAAAAAAAAAAAAAAJgCAABkcnMv&#10;ZG93bnJldi54bWxQSwUGAAAAAAQABAD1AAAAigMAAAAA&#10;" path="m24,r5,l34,5r5,l44,10r4,4l48,19r,5l48,29r,5l44,38r,5l39,43r-5,5l29,48r-5,l20,48r-5,l10,43,5,38r,-4l,29,,24,,19,5,14r,-4l10,10r,-5l15,5,20,r4,xe" fillcolor="aqua" stroked="f">
                <v:path arrowok="t" o:connecttype="custom" o:connectlocs="15,0;18,0;21,3;24,3;27,6;27,6;29,9;29,12;29,15;29,18;29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14" o:spid="_x0000_s1036" style="position:absolute;left:659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xqL8IA&#10;AADbAAAADwAAAGRycy9kb3ducmV2LnhtbERPTWvCQBC9C/0PyxS86SZKpURXkVJBPRQaK+JtyE6z&#10;odnZmF1j+u+7BcHbPN7nLFa9rUVHra8cK0jHCQjiwumKSwVfh83oFYQPyBprx6Tglzyslk+DBWba&#10;3fiTujyUIoawz1CBCaHJpPSFIYt+7BriyH271mKIsC2lbvEWw20tJ0kykxYrjg0GG3ozVPzkV6sg&#10;N7R+P10OH136Mt1pPuNx6/dKDZ/79RxEoD48xHf3Vsf5Kfz/Eg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/GovwgAAANsAAAAPAAAAAAAAAAAAAAAAAJgCAABkcnMvZG93&#10;bnJldi54bWxQSwUGAAAAAAQABAD1AAAAhwMAAAAA&#10;" path="m24,r5,l34,5r5,l44,10r4,4l48,19r,5l48,29r,5l44,38r,5l39,43r-5,5l29,48r-5,l20,48r-5,l10,43r-5,l5,38,,34,,29,,24,,19,,14,5,10,10,5r5,l20,r4,xe" fillcolor="aqua" stroked="f">
                <v:path arrowok="t" o:connecttype="custom" o:connectlocs="15,0;18,0;21,3;24,3;28,6;28,6;30,9;30,12;30,15;30,18;30,21;28,24;28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515" o:spid="_x0000_s1037" style="position:absolute;left:653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70WMIA&#10;AADbAAAADwAAAGRycy9kb3ducmV2LnhtbERPTWvCQBC9C/0Pywi96UaLUqJrCKUF24PQ2CLehuyY&#10;DWZn0+w2xn/vFoTe5vE+Z50NthE9db52rGA2TUAQl07XXCn42r9NnkH4gKyxcUwKruQh2zyM1phq&#10;d+FP6otQiRjCPkUFJoQ2ldKXhiz6qWuJI3dyncUQYVdJ3eElhttGzpNkKS3WHBsMtvRiqDwXv1ZB&#10;YSh/Pfzsd/1s8fSu+YjfW/+h1ON4yFcgAg3hX3x3b3WcP4e/X+IBc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LvRYwgAAANsAAAAPAAAAAAAAAAAAAAAAAJgCAABkcnMvZG93&#10;bnJldi54bWxQSwUGAAAAAAQABAD1AAAAhwMAAAAA&#10;" path="m24,r5,l34,5r5,l39,10r5,l44,14r4,5l48,24r,5l44,34r,4l39,43r-5,5l29,48r-5,l20,48r-5,l10,43r-5,l5,38,,34,,29,,24,,19,,14,5,10,10,5r5,l20,r4,xe" fillcolor="aqua" stroked="f">
                <v:path arrowok="t" o:connecttype="custom" o:connectlocs="15,0;18,0;21,3;24,3;24,6;28,6;28,9;30,12;30,15;30,18;28,21;28,24;24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516" o:spid="_x0000_s1038" style="position:absolute;left:647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JRw8IA&#10;AADbAAAADwAAAGRycy9kb3ducmV2LnhtbERPTWvCQBC9C/0Pywi96caKUqJrCKUF24PQ2CLehuyY&#10;DWZn0+w2xn/vFoTe5vE+Z50NthE9db52rGA2TUAQl07XXCn42r9NnkH4gKyxcUwKruQh2zyM1phq&#10;d+FP6otQiRjCPkUFJoQ2ldKXhiz6qWuJI3dyncUQYVdJ3eElhttGPiXJUlqsOTYYbOnFUHkufq2C&#10;wlD+evjZ7/rZYv6u+YjfW/+h1ON4yFcgAg3hX3x3b3WcP4e/X+IBc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YlHDwgAAANsAAAAPAAAAAAAAAAAAAAAAAJgCAABkcnMvZG93&#10;bnJldi54bWxQSwUGAAAAAAQABAD1AAAAhwMAAAAA&#10;" path="m24,r5,l34,5r5,5l44,10r,4l48,19r,5l48,29r-4,5l44,38r-5,5l34,43r,5l29,48r-5,l20,48r-5,l10,43r-5,l,38,,34,,29,,24,,19,,14,,10r5,l10,5r5,l20,r4,xe" fillcolor="aqua" stroked="f">
                <v:path arrowok="t" o:connecttype="custom" o:connectlocs="15,0;18,0;21,3;21,3;24,6;27,6;27,9;29,12;29,15;29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17" o:spid="_x0000_s1039" style="position:absolute;left:6411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vJt8IA&#10;AADbAAAADwAAAGRycy9kb3ducmV2LnhtbERPTWvCQBC9F/oflin0Vje2VSR1FSkK2oNgooi3ITvN&#10;hmZn0+wa03/fFQRv83ifM533thYdtb5yrGA4SEAQF05XXCrY56uXCQgfkDXWjknBH3mYzx4fpphq&#10;d+EddVkoRQxhn6ICE0KTSukLQxb9wDXEkft2rcUQYVtK3eIlhttavibJWFqsODYYbOjTUPGTna2C&#10;zNBiefzNt91w9LbRfMLD2n8p9fzULz5ABOrDXXxzr3Wc/w7XX+IBcv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8m3wgAAANsAAAAPAAAAAAAAAAAAAAAAAJgCAABkcnMvZG93&#10;bnJldi54bWxQSwUGAAAAAAQABAD1AAAAhwMAAAAA&#10;" path="m24,r5,l33,5r5,l43,10r5,l48,14r,5l48,24r,5l48,34r,4l43,43r-5,l33,48r-4,l24,48r-5,l14,48r,-5l9,43,5,38r,-4l,29,,24,,19,5,14r,-4l9,10,14,5,19,r5,xe" fillcolor="aqua" stroked="f">
                <v:path arrowok="t" o:connecttype="custom" o:connectlocs="15,0;18,0;20,3;23,3;26,6;29,6;29,9;29,12;29,15;29,18;29,21;29,24;26,27;23,27;20,30;18,30;15,30;11,30;8,30;8,27;5,27;3,24;3,21;0,18;0,15;0,12;3,9;3,6;5,6;8,3;8,3;11,0;15,0" o:connectangles="0,0,0,0,0,0,0,0,0,0,0,0,0,0,0,0,0,0,0,0,0,0,0,0,0,0,0,0,0,0,0,0,0"/>
                <o:lock v:ext="edit" aspectratio="t"/>
              </v:shape>
              <v:shape id="Freeform 1518" o:spid="_x0000_s1040" style="position:absolute;left:635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dsLMEA&#10;AADbAAAADwAAAGRycy9kb3ducmV2LnhtbERPTWvCQBC9F/wPyxS81Y0VRVJXEamgPRSMingbstNs&#10;aHY2ZteY/vuuIHibx/uc2aKzlWip8aVjBcNBAoI4d7rkQsFhv36bgvABWWPlmBT8kYfFvPcyw1S7&#10;G++ozUIhYgj7FBWYEOpUSp8bsugHriaO3I9rLIYIm0LqBm8x3FbyPUkm0mLJscFgTStD+W92tQoy&#10;Q8vP02X/3Q7Ho63mMx43/kup/mu3/AARqAtP8cO90XH+GO6/xAPk/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HbCzBAAAA2wAAAA8AAAAAAAAAAAAAAAAAmAIAAGRycy9kb3du&#10;cmV2LnhtbFBLBQYAAAAABAAEAPUAAACGAwAAAAA=&#10;" path="m24,r5,l33,5r5,l43,10r5,4l48,19r,5l48,29r,5l43,38r,5l38,43r-5,5l29,48r-5,l19,48r-5,l9,43,5,38r,-4l,29,,24,,19,5,14r,-4l9,10,9,5r5,l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19" o:spid="_x0000_s1041" style="position:absolute;left:629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XyW8EA&#10;AADbAAAADwAAAGRycy9kb3ducmV2LnhtbERPTWvCQBC9C/0Pywi96cYWRaKrSGlBPQiNLeJtyI7Z&#10;YHY2za4x/ntXKHibx/uc+bKzlWip8aVjBaNhAoI4d7rkQsHP/mswBeEDssbKMSm4kYfl4qU3x1S7&#10;K39Tm4VCxBD2KSowIdSplD43ZNEPXU0cuZNrLIYIm0LqBq8x3FbyLUkm0mLJscFgTR+G8nN2sQoy&#10;Q6vPw99+147G7xvNR/xd+61Sr/1uNQMRqAtP8b97reP8CTx+iQfIx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V8lvBAAAA2wAAAA8AAAAAAAAAAAAAAAAAmAIAAGRycy9kb3du&#10;cmV2LnhtbFBLBQYAAAAABAAEAPUAAACGAwAAAAA=&#10;" path="m24,r5,l33,5r5,l43,10r5,4l48,19r,5l48,29r,5l43,38r,5l38,43r-5,5l29,48r-5,l19,48r-5,l9,43r-4,l5,38,,34,,29,,24,,19,,14,5,10,9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20" o:spid="_x0000_s1042" style="position:absolute;left:623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lXwMIA&#10;AADbAAAADwAAAGRycy9kb3ducmV2LnhtbERPTWvCQBC9F/oflin0Vje2VCV1FSkK2oNgooi3ITvN&#10;hmZn0+wa03/fFQRv83ifM533thYdtb5yrGA4SEAQF05XXCrY56uXCQgfkDXWjknBH3mYzx4fpphq&#10;d+EddVkoRQxhn6ICE0KTSukLQxb9wDXEkft2rcUQYVtK3eIlhttavibJSFqsODYYbOjTUPGTna2C&#10;zNBiefzNt93w/W2j+YSHtf9S6vmpX3yACNSHu/jmXus4fwzXX+IBcv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WVfAwgAAANsAAAAPAAAAAAAAAAAAAAAAAJgCAABkcnMvZG93&#10;bnJldi54bWxQSwUGAAAAAAQABAD1AAAAhwMAAAAA&#10;" path="m24,r5,l33,5r5,l38,10r5,l43,14r5,5l48,24r,5l43,34r,4l38,43r-5,5l29,48r-5,l19,48r-5,l9,43r-4,l5,38,,34,,29,,24,,19,,14,5,10,9,5r5,l19,r5,xe" fillcolor="aqua" stroked="f">
                <v:path arrowok="t" o:connecttype="custom" o:connectlocs="15,0;18,0;20,3;23,3;23,6;26,6;26,9;29,12;29,15;29,18;26,21;26,24;23,27;23,27;20,30;18,30;15,30;11,30;8,30;5,27;3,27;3,24;0,21;0,18;0,15;0,12;0,9;3,6;3,6;5,3;8,3;11,0;15,0" o:connectangles="0,0,0,0,0,0,0,0,0,0,0,0,0,0,0,0,0,0,0,0,0,0,0,0,0,0,0,0,0,0,0,0,0"/>
                <o:lock v:ext="edit" aspectratio="t"/>
              </v:shape>
              <v:shape id="Freeform 1521" o:spid="_x0000_s1043" style="position:absolute;left:617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bDssUA&#10;AADbAAAADwAAAGRycy9kb3ducmV2LnhtbESPQWvCQBCF7wX/wzKCt7qx0iKpq4i0YHsoNCqltyE7&#10;zQazs2l2G+O/dw4FbzO8N+99s1wPvlE9dbEObGA2zUARl8HWXBk47F/vF6BiQrbYBCYDF4qwXo3u&#10;lpjbcOZP6otUKQnhmKMBl1Kbax1LRx7jNLTEov2EzmOStau07fAs4b7RD1n2pD3WLA0OW9o6Kk/F&#10;nzdQONq8fP3uP/rZ4/zN8jced/HdmMl42DyDSjSkm/n/emcFX2DlFxlAr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xsOyxQAAANsAAAAPAAAAAAAAAAAAAAAAAJgCAABkcnMv&#10;ZG93bnJldi54bWxQSwUGAAAAAAQABAD1AAAAigMAAAAA&#10;" path="m24,r5,l33,5r5,5l43,10r,4l48,19r,5l48,29r-5,5l43,38r-5,5l33,43r,5l29,48r-5,l19,48r-5,l9,43r-4,l,38,,34,,29,,24,,19,,14,,10r5,l9,5r5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22" o:spid="_x0000_s1044" style="position:absolute;left:611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pmKcIA&#10;AADbAAAADwAAAGRycy9kb3ducmV2LnhtbERPTWvCQBC9F/oflin0Vje2VDR1FSkK2oNgooi3ITvN&#10;hmZn0+wa03/fFQRv83ifM533thYdtb5yrGA4SEAQF05XXCrY56uXMQgfkDXWjknBH3mYzx4fpphq&#10;d+EddVkoRQxhn6ICE0KTSukLQxb9wDXEkft2rcUQYVtK3eIlhttavibJSFqsODYYbOjTUPGTna2C&#10;zNBiefzNt93w/W2j+YSHtf9S6vmpX3yACNSHu/jmXus4fwLXX+IBcv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imYpwgAAANsAAAAPAAAAAAAAAAAAAAAAAJgCAABkcnMvZG93&#10;bnJldi54bWxQSwUGAAAAAAQABAD1AAAAhwMAAAAA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23" o:spid="_x0000_s1045" style="position:absolute;left:6052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wFCcEA&#10;AADbAAAADwAAAGRycy9kb3ducmV2LnhtbERPz2vCMBS+C/sfwhvspmkdjlGNUsYGzoOwOhFvj+bZ&#10;FJuXrslq/e/NQfD48f1erAbbiJ46XztWkE4SEMSl0zVXCn53X+N3ED4ga2wck4IreVgtn0YLzLS7&#10;8A/1RahEDGGfoQITQptJ6UtDFv3EtcSRO7nOYoiwq6Tu8BLDbSOnSfImLdYcGwy29GGoPBf/VkFh&#10;KP88/O22fTp7/dZ8xP3ab5R6eR7yOYhAQ3iI7+61VjCN6+OX+APk8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XcBQnBAAAA2wAAAA8AAAAAAAAAAAAAAAAAmAIAAGRycy9kb3du&#10;cmV2LnhtbFBLBQYAAAAABAAEAPUAAACGAwAAAAA=&#10;" path="m24,r5,l34,5r5,l43,10r5,4l48,19r,5l48,29r,5l43,38r,5l39,43r-5,5l29,48r-5,l19,48r-4,l10,43,5,38r,-4l,29,,24,,19,5,14r,-4l10,10r,-5l15,5,19,r5,xe" fillcolor="aqua" stroked="f">
                <v:path arrowok="t" o:connecttype="custom" o:connectlocs="15,0;18,0;21,3;24,3;26,6;26,6;29,9;29,12;29,15;29,18;29,21;26,24;26,27;24,27;21,30;18,30;15,30;11,30;9,30;6,27;6,27;3,24;3,21;0,18;0,15;0,12;3,9;3,6;6,6;6,3;9,3;11,0;15,0" o:connectangles="0,0,0,0,0,0,0,0,0,0,0,0,0,0,0,0,0,0,0,0,0,0,0,0,0,0,0,0,0,0,0,0,0"/>
                <o:lock v:ext="edit" aspectratio="t"/>
              </v:shape>
              <v:shape id="Freeform 1524" o:spid="_x0000_s1046" style="position:absolute;left:599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CgksQA&#10;AADbAAAADwAAAGRycy9kb3ducmV2LnhtbESPQWvCQBSE74L/YXlCb7qJ0iKpq4hUUA8Fo1J6e2Rf&#10;s8Hs2zS7jem/7woFj8PMfMMsVr2tRUetrxwrSCcJCOLC6YpLBefTdjwH4QOyxtoxKfglD6vlcLDA&#10;TLsbH6nLQykihH2GCkwITSalLwxZ9BPXEEfvy7UWQ5RtKXWLtwi3tZwmyYu0WHFcMNjQxlBxzX+s&#10;gtzQ+u3j+/Tepc+zveZPvOz8QamnUb9+BRGoD4/wf3unFUxTuH+JP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QoJLEAAAA2wAAAA8AAAAAAAAAAAAAAAAAmAIAAGRycy9k&#10;b3ducmV2LnhtbFBLBQYAAAAABAAEAPUAAACJAwAAAAA=&#10;" path="m24,r5,l34,5r5,l43,10r5,4l48,19r,5l48,29r,5l43,38r,5l39,43r-5,5l29,48r-5,l19,48r-4,l10,43r-5,l5,38,,34,,29,,24,,19,,14,5,10,10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25" o:spid="_x0000_s1047" style="position:absolute;left:593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I+5cQA&#10;AADbAAAADwAAAGRycy9kb3ducmV2LnhtbESPQWvCQBSE7wX/w/IEb3VjpKWkriKioB4KTZTS2yP7&#10;mg1m38bsGtN/3y0Uehxm5htmsRpsI3rqfO1YwWyagCAuna65UnAqdo8vIHxA1tg4JgXf5GG1HD0s&#10;MNPuzu/U56ESEcI+QwUmhDaT0peGLPqpa4mj9+U6iyHKrpK6w3uE20amSfIsLdYcFwy2tDFUXvKb&#10;VZAbWm8/rsVbP3uaHzR/4nnvj0pNxsP6FUSgIfyH/9p7rSBN4fdL/AF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CPuXEAAAA2wAAAA8AAAAAAAAAAAAAAAAAmAIAAGRycy9k&#10;b3ducmV2LnhtbFBLBQYAAAAABAAEAPUAAACJAwAAAAA=&#10;" path="m24,r5,l34,5r5,l39,10r4,l43,14r5,5l48,24r,5l43,34r,4l39,43r-5,5l29,48r-5,l19,48r-4,l10,43r-5,l5,38,,34,,29,,24,,19,,14,5,10,10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26" o:spid="_x0000_s1048" style="position:absolute;left:5874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6bfsQA&#10;AADbAAAADwAAAGRycy9kb3ducmV2LnhtbESPQWvCQBSE7wX/w/IEb3WjokjqKiIW1EOh0VJ6e2Sf&#10;2WD2bZpdY/z33YLgcZiZb5jFqrOVaKnxpWMFo2ECgjh3uuRCwen4/joH4QOyxsoxKbiTh9Wy97LA&#10;VLsbf1KbhUJECPsUFZgQ6lRKnxuy6IeuJo7e2TUWQ5RNIXWDtwi3lRwnyUxaLDkuGKxpYyi/ZFer&#10;IDO03n7/Hj/a0XSy1/yDXzt/UGrQ79ZvIAJ14Rl+tHdawXgC/1/iD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Om37EAAAA2wAAAA8AAAAAAAAAAAAAAAAAmAIAAGRycy9k&#10;b3ducmV2LnhtbFBLBQYAAAAABAAEAPUAAACJAwAAAAA=&#10;" path="m24,r5,l34,5r5,5l43,10r,4l48,19r,5l48,29r-5,5l43,38r-4,5l34,43r,5l29,48r-5,l19,48r-4,l10,43r-5,l,38,,34,,29,,24,,19,,14,,10r5,l10,5r5,l19,r5,xe" fillcolor="aqua" stroked="f">
                <v:path arrowok="t" o:connecttype="custom" o:connectlocs="15,0;18,0;21,3;21,3;24,6;26,6;26,9;29,12;29,15;29,18;26,21;26,24;24,27;21,27;21,30;18,30;15,30;11,30;9,30;6,27;3,27;0,24;0,21;0,18;0,15;0,12;0,9;0,6;3,6;6,3;9,3;11,0;15,0" o:connectangles="0,0,0,0,0,0,0,0,0,0,0,0,0,0,0,0,0,0,0,0,0,0,0,0,0,0,0,0,0,0,0,0,0"/>
                <o:lock v:ext="edit" aspectratio="t"/>
              </v:shape>
              <v:shape id="Freeform 1527" o:spid="_x0000_s1049" style="position:absolute;left:581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cDCsQA&#10;AADbAAAADwAAAGRycy9kb3ducmV2LnhtbESPQWvCQBSE7wX/w/IEb3WjtlKiq4goWA8FY0vx9sg+&#10;s8Hs25jdxvTfu4WCx2FmvmHmy85WoqXGl44VjIYJCOLc6ZILBZ/H7fMbCB+QNVaOScEveVguek9z&#10;TLW78YHaLBQiQtinqMCEUKdS+tyQRT90NXH0zq6xGKJsCqkbvEW4reQ4SabSYslxwWBNa0P5Jfux&#10;CjJDq8339fjRjl4n75pP+LXze6UG/W41AxGoC4/wf3unFYxf4O9L/AF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nAwrEAAAA2wAAAA8AAAAAAAAAAAAAAAAAmAIAAGRycy9k&#10;b3ducmV2LnhtbFBLBQYAAAAABAAEAPUAAACJAwAAAAA=&#10;" path="m24,r4,l33,5r5,l43,10r5,l48,14r,5l48,24r,5l48,34r,4l43,43r-5,l33,48r-5,l24,48r-5,l14,48r,-5l9,43,4,38r,-4l,29,,24,,19,4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28" o:spid="_x0000_s1050" style="position:absolute;left:575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umkcQA&#10;AADbAAAADwAAAGRycy9kb3ducmV2LnhtbESPQWvCQBSE74L/YXmCN92oWErqKlIqqAfB2FJ6e2Rf&#10;s6HZtzG7xvjvXaHgcZiZb5jFqrOVaKnxpWMFk3ECgjh3uuRCwedpM3oF4QOyxsoxKbiRh9Wy31tg&#10;qt2Vj9RmoRARwj5FBSaEOpXS54Ys+rGriaP36xqLIcqmkLrBa4TbSk6T5EVaLDkuGKzp3VD+l12s&#10;gszQ+uP7fDq0k/lsp/kHv7Z+r9Rw0K3fQATqwjP8395qBdM5PL7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rppHEAAAA2wAAAA8AAAAAAAAAAAAAAAAAmAIAAGRycy9k&#10;b3ducmV2LnhtbFBLBQYAAAAABAAEAPUAAACJAwAAAAA=&#10;" path="m24,r4,l33,5r5,l43,10r5,4l48,19r,5l48,29r,5l43,38r,5l38,43r-5,5l28,48r-4,l19,48r-5,l9,43,4,38,,34,,29,,24,,19,,14,4,10r5,l9,5r5,l19,r5,xe" fillcolor="aqua" stroked="f">
                <v:path arrowok="t" o:connecttype="custom" o:connectlocs="15,0;17,0;20,3;23,3;26,6;26,6;29,9;29,12;29,15;29,18;29,21;26,24;26,27;23,27;20,30;17,30;15,30;11,30;8,30;5,27;5,27;2,24;0,21;0,18;0,15;0,12;0,9;2,6;5,6;5,3;8,3;11,0;15,0" o:connectangles="0,0,0,0,0,0,0,0,0,0,0,0,0,0,0,0,0,0,0,0,0,0,0,0,0,0,0,0,0,0,0,0,0"/>
                <o:lock v:ext="edit" aspectratio="t"/>
              </v:shape>
              <v:shape id="Freeform 1529" o:spid="_x0000_s1051" style="position:absolute;left:569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k45sQA&#10;AADbAAAADwAAAGRycy9kb3ducmV2LnhtbESPQWvCQBSE7wX/w/IEb3WjopTUVaRUUA+CsaX09si+&#10;ZkOzb2N2jfHfu4LgcZiZb5j5srOVaKnxpWMFo2ECgjh3uuRCwddx/foGwgdkjZVjUnAlD8tF72WO&#10;qXYXPlCbhUJECPsUFZgQ6lRKnxuy6IeuJo7en2sshiibQuoGLxFuKzlOkpm0WHJcMFjTh6H8Pztb&#10;BZmh1efP6bhvR9PJVvMvfm/8TqlBv1u9gwjUhWf40d5oBeMZ3L/EH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V5OObEAAAA2wAAAA8AAAAAAAAAAAAAAAAAmAIAAGRycy9k&#10;b3ducmV2LnhtbFBLBQYAAAAABAAEAPUAAACJAwAAAAA=&#10;" path="m24,r4,l33,5r5,l43,10r5,4l48,19r,5l48,29r,5l43,38r,5l38,43r-5,5l28,48r-4,l19,48r-5,l9,43r-5,l4,38,,34,,29,,24,,19,,14,4,10,9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30" o:spid="_x0000_s1052" style="position:absolute;left:563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WdfcQA&#10;AADbAAAADwAAAGRycy9kb3ducmV2LnhtbESPQWvCQBSE7wX/w/IEb3Wj0lqiq4goWA8FY0vx9sg+&#10;s8Hs25jdxvTfu4WCx2FmvmHmy85WoqXGl44VjIYJCOLc6ZILBZ/H7fMbCB+QNVaOScEveVguek9z&#10;TLW78YHaLBQiQtinqMCEUKdS+tyQRT90NXH0zq6xGKJsCqkbvEW4reQ4SV6lxZLjgsGa1obyS/Zj&#10;FWSGVpvv6/GjHb1M3jWf8Gvn90oN+t1qBiJQFx7h//ZOKxhP4e9L/AF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1nX3EAAAA2wAAAA8AAAAAAAAAAAAAAAAAmAIAAGRycy9k&#10;b3ducmV2LnhtbFBLBQYAAAAABAAEAPUAAACJAwAAAAA=&#10;" path="m24,r4,l33,5r5,l38,10r5,l43,14r5,5l48,24r,5l43,34r,4l38,43r-5,5l28,48r-4,l19,48r-5,l9,43r-5,l4,38,,34,,29,,24,,19,,14,4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31" o:spid="_x0000_s1053" style="position:absolute;left:5572;top:16194;width:32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Haeb4A&#10;AADbAAAADwAAAGRycy9kb3ducmV2LnhtbERPTYvCMBC9C/6HMMLeNLUri1RjEcHFHu0WvA7N2BSb&#10;SW2yWv+9OSzs8fG+t/loO/GgwbeOFSwXCQji2umWGwXVz3G+BuEDssbOMSl4kYd8N51sMdPuyWd6&#10;lKERMYR9hgpMCH0mpa8NWfQL1xNH7uoGiyHCoZF6wGcMt51Mk+RLWmw5Nhjs6WCovpW/VsG3vlS2&#10;PK1McW+Lz7W0VYFNpdTHbNxvQAQaw7/4z33SCtI4Nn6JP0Du3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8x2nm+AAAA2wAAAA8AAAAAAAAAAAAAAAAAmAIAAGRycy9kb3ducmV2&#10;LnhtbFBLBQYAAAAABAAEAPUAAACDAwAAAAA=&#10;" path="m29,r4,l38,5r5,5l48,10r,4l48,19r5,5l48,29r,5l48,38r-5,5l38,43r,5l33,48r-4,l24,48r-5,l14,43r-5,l5,38r,-4l5,29,,24,5,19r,-5l5,10r4,l14,5r5,l24,r5,xe" fillcolor="aqua" stroked="f">
                <v:path arrowok="t" o:connecttype="custom" o:connectlocs="18,0;20,0;23,3;23,3;26,6;29,6;29,9;29,12;32,15;29,18;29,21;29,24;26,27;23,27;23,30;20,30;18,30;14,30;11,30;8,27;5,27;3,24;3,21;3,18;0,15;3,12;3,9;3,6;5,6;8,3;11,3;14,0;18,0" o:connectangles="0,0,0,0,0,0,0,0,0,0,0,0,0,0,0,0,0,0,0,0,0,0,0,0,0,0,0,0,0,0,0,0,0"/>
                <o:lock v:ext="edit" aspectratio="t"/>
              </v:shape>
              <v:shape id="Freeform 1532" o:spid="_x0000_s1054" style="position:absolute;left:551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aslMQA&#10;AADbAAAADwAAAGRycy9kb3ducmV2LnhtbESPQWvCQBSE7wX/w/IEb3Wj0mKjq4goWA8FY0vx9sg+&#10;s8Hs25jdxvTfu4WCx2FmvmHmy85WoqXGl44VjIYJCOLc6ZILBZ/H7fMUhA/IGivHpOCXPCwXvac5&#10;ptrd+EBtFgoRIexTVGBCqFMpfW7Ioh+6mjh6Z9dYDFE2hdQN3iLcVnKcJK/SYslxwWBNa0P5Jfux&#10;CjJDq8339fjRjl4m75pP+LXze6UG/W41AxGoC4/wf3unFYzf4O9L/AF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mrJTEAAAA2wAAAA8AAAAAAAAAAAAAAAAAmAIAAGRycy9k&#10;b3ducmV2LnhtbFBLBQYAAAAABAAEAPUAAACJAwAAAAA=&#10;" path="m24,r5,l34,5r4,l43,10r5,l48,14r,5l48,24r,5l48,34r,4l43,43r-5,l34,48r-5,l24,48r-5,l14,48r,-5l10,43,5,38r,-4l,29,,24,,19,5,14r,-4l10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33" o:spid="_x0000_s1055" style="position:absolute;left:545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WT1MEA&#10;AADbAAAADwAAAGRycy9kb3ducmV2LnhtbERPz2vCMBS+D/wfwhO8zVRlItUoIgq6w8DWMbw9mrem&#10;rHmpTazdf78cBh4/vt+rTW9r0VHrK8cKJuMEBHHhdMWlgkt+eF2A8AFZY+2YFPySh8168LLCVLsH&#10;n6nLQiliCPsUFZgQmlRKXxiy6MeuIY7ct2sthgjbUuoWHzHc1nKaJHNpseLYYLChnaHiJ7tbBZmh&#10;7f7rln90k7fZSfMVP4/+XanRsN8uQQTqw1P87z5qBbO4Pn6JP0Cu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Fk9TBAAAA2wAAAA8AAAAAAAAAAAAAAAAAmAIAAGRycy9kb3du&#10;cmV2LnhtbFBLBQYAAAAABAAEAPUAAACGAwAAAAA=&#10;" path="m24,r5,l34,5r4,l43,10r5,4l48,19r,5l48,29r,5l43,38r,5l38,43r-4,5l29,48r-5,l19,48r-5,l10,43,5,38,,34,,29,,24,,19,,14,5,10r5,l10,5r4,l19,r5,xe" fillcolor="aqua" stroked="f">
                <v:path arrowok="t" o:connecttype="custom" o:connectlocs="15,0;18,0;21,3;24,3;27,6;27,6;30,9;30,12;30,15;30,18;30,21;27,24;27,27;24,27;21,30;18,30;15,30;12,30;9,30;6,27;6,27;3,24;0,21;0,18;0,15;0,12;0,9;3,6;6,6;6,3;9,3;12,0;15,0" o:connectangles="0,0,0,0,0,0,0,0,0,0,0,0,0,0,0,0,0,0,0,0,0,0,0,0,0,0,0,0,0,0,0,0,0"/>
                <o:lock v:ext="edit" aspectratio="t"/>
              </v:shape>
              <v:shape id="Freeform 1534" o:spid="_x0000_s1056" style="position:absolute;left:5394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k2T8QA&#10;AADbAAAADwAAAGRycy9kb3ducmV2LnhtbESPQWvCQBSE74L/YXmCN92k0lJSVxGpoB4KRqX09si+&#10;ZoPZtzG7xvTfd4VCj8PMfMPMl72tRUetrxwrSKcJCOLC6YpLBafjZvIKwgdkjbVjUvBDHpaL4WCO&#10;mXZ3PlCXh1JECPsMFZgQmkxKXxiy6KeuIY7et2sthijbUuoW7xFua/mUJC/SYsVxwWBDa0PFJb9Z&#10;Bbmh1fvn9fjRpc+zneYvPG/9XqnxqF+9gQjUh//wX3urFcxSeHyJP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JNk/EAAAA2wAAAA8AAAAAAAAAAAAAAAAAmAIAAGRycy9k&#10;b3ducmV2LnhtbFBLBQYAAAAABAAEAPUAAACJAwAAAAA=&#10;" path="m24,r5,l34,5r4,l38,10r5,l48,14r,5l48,24r,5l48,34r-5,4l38,43r-4,5l29,48r-5,l19,48r-5,l10,43r-5,l5,38,,34,,29,,24,,19,,14,5,10,10,5r4,l19,r5,xe" fillcolor="aqua" stroked="f">
                <v:path arrowok="t" o:connecttype="custom" o:connectlocs="15,0;18,0;21,3;23,3;23,6;26,6;29,9;29,12;29,15;29,18;29,21;26,24;23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535" o:spid="_x0000_s1057" style="position:absolute;left:533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uoOMQA&#10;AADbAAAADwAAAGRycy9kb3ducmV2LnhtbESPQWvCQBSE7wX/w/IEb3WjokjqKiIW1EOh0VJ6e2Sf&#10;2WD2bZpdY/z33YLgcZiZb5jFqrOVaKnxpWMFo2ECgjh3uuRCwen4/joH4QOyxsoxKbiTh9Wy97LA&#10;VLsbf1KbhUJECPsUFZgQ6lRKnxuy6IeuJo7e2TUWQ5RNIXWDtwi3lRwnyUxaLDkuGKxpYyi/ZFer&#10;IDO03n7/Hj/a0XSy1/yDXzt/UGrQ79ZvIAJ14Rl+tHdawWQM/1/iD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bqDjEAAAA2w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36" o:spid="_x0000_s1058" style="position:absolute;left:5272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ze1cIA&#10;AADbAAAADwAAAGRycy9kb3ducmV2LnhtbESPwWrDMBBE74X8g9hAb7WcuhTjRgkh0GAf6xp6XayN&#10;ZWKtHEuJ3b+vCoUeh5l5w2z3ix3EnSbfO1awSVIQxK3TPXcKms/3pxyED8gaB8ek4Js87Herhy0W&#10;2s38Qfc6dCJC2BeowIQwFlL61pBFn7iROHpnN1kMUU6d1BPOEW4H+Zymr9Jiz3HB4EhHQ+2lvlkF&#10;J/3V2Lp8MdW1r7Jc2qbCrlHqcb0c3kAEWsJ/+K9dagVZBr9f4g+Qu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TN7VwgAAANsAAAAPAAAAAAAAAAAAAAAAAJgCAABkcnMvZG93&#10;bnJldi54bWxQSwUGAAAAAAQABAD1AAAAhwMAAAAA&#10;" path="m29,r5,l34,5r5,l43,10r5,l48,14r,5l53,24r-5,5l48,34r,4l43,43r-4,l34,48r-5,l24,48r-5,l15,43r-5,l5,38r,-4l5,29,,24,5,19r,-5l5,10r5,l15,5r4,l24,r5,xe" fillcolor="aqua" stroked="f">
                <v:path arrowok="t" o:connecttype="custom" o:connectlocs="18,0;21,0;21,3;24,3;27,6;30,6;30,9;30,12;33,15;30,18;30,21;30,24;27,27;24,27;21,30;21,30;18,30;15,30;12,30;9,27;6,27;3,24;3,21;3,18;0,15;3,12;3,9;3,6;6,6;9,3;12,3;15,0;18,0" o:connectangles="0,0,0,0,0,0,0,0,0,0,0,0,0,0,0,0,0,0,0,0,0,0,0,0,0,0,0,0,0,0,0,0,0"/>
                <o:lock v:ext="edit" aspectratio="t"/>
              </v:shape>
              <v:shape id="Freeform 1537" o:spid="_x0000_s1059" style="position:absolute;left:521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6V18QA&#10;AADbAAAADwAAAGRycy9kb3ducmV2LnhtbESPQWvCQBSE74X+h+UVvNWNVYtEV5GioB4KRkvx9si+&#10;ZkOzb2N2jfHfuwWhx2FmvmFmi85WoqXGl44VDPoJCOLc6ZILBcfD+nUCwgdkjZVjUnAjD4v589MM&#10;U+2uvKc2C4WIEPYpKjAh1KmUPjdk0fddTRy9H9dYDFE2hdQNXiPcVvItSd6lxZLjgsGaPgzlv9nF&#10;KsgMLVff58NnOxgPt5pP+LXxO6V6L91yCiJQF/7Dj/ZGKxiO4O9L/AF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+ldfEAAAA2wAAAA8AAAAAAAAAAAAAAAAAmAIAAGRycy9k&#10;b3ducmV2LnhtbFBLBQYAAAAABAAEAPUAAACJAwAAAAA=&#10;" path="m24,r5,l34,5r5,l44,10r4,l48,14r,5l48,24r,5l48,34r,4l44,43r-5,l34,48r-5,l24,48r-4,l15,48,10,43,5,38r,-4l,29,,24,,19,5,14r,-4l10,10r,-5l15,5,20,r4,xe" fillcolor="aqua" stroked="f">
                <v:path arrowok="t" o:connecttype="custom" o:connectlocs="15,0;18,0;21,3;24,3;27,6;29,6;29,9;29,12;29,15;29,18;29,21;29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38" o:spid="_x0000_s1060" style="position:absolute;left:515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IwTMQA&#10;AADbAAAADwAAAGRycy9kb3ducmV2LnhtbESPQWvCQBSE70L/w/IKvenGiiLRVUQs2B4KRkW8PbLP&#10;bDD7Ns1uY/rvu4LgcZiZb5j5srOVaKnxpWMFw0ECgjh3uuRCwWH/0Z+C8AFZY+WYFPyRh+XipTfH&#10;VLsb76jNQiEihH2KCkwIdSqlzw1Z9ANXE0fv4hqLIcqmkLrBW4TbSr4nyURaLDkuGKxpbSi/Zr9W&#10;QWZotTn97L/b4Xj0qfmMx63/UurttVvNQATqwjP8aG+1gtEY7l/iD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yMEzEAAAA2wAAAA8AAAAAAAAAAAAAAAAAmAIAAGRycy9k&#10;b3ducmV2LnhtbFBLBQYAAAAABAAEAPUAAACJAwAAAAA=&#10;" path="m24,r5,l34,5r5,l44,10r4,4l48,19r,5l48,29r,5l44,38r,5l39,43r-5,5l29,48r-5,l20,48r-5,l10,43,5,38,,34,,29,,24,,19,,14,5,10r5,l10,5r5,l20,r4,xe" fillcolor="aqua" stroked="f">
                <v:path arrowok="t" o:connecttype="custom" o:connectlocs="15,0;18,0;21,3;24,3;28,6;28,6;30,9;30,12;30,15;30,18;30,21;28,24;28,27;24,27;21,30;18,30;15,30;13,30;9,30;6,27;6,27;3,24;0,21;0,18;0,15;0,12;0,9;3,6;6,6;6,3;9,3;13,0;15,0" o:connectangles="0,0,0,0,0,0,0,0,0,0,0,0,0,0,0,0,0,0,0,0,0,0,0,0,0,0,0,0,0,0,0,0,0"/>
                <o:lock v:ext="edit" aspectratio="t"/>
              </v:shape>
              <v:shape id="Freeform 1539" o:spid="_x0000_s1061" style="position:absolute;left:509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uO8QA&#10;AADbAAAADwAAAGRycy9kb3ducmV2LnhtbESPQWvCQBSE70L/w/IKvenGSkWiawhiwfZQaFTE2yP7&#10;zAazb9PsNqb/vlsoeBxm5htmlQ22ET11vnasYDpJQBCXTtdcKTjsX8cLED4ga2wck4If8pCtH0Yr&#10;TLW78Sf1RahEhLBPUYEJoU2l9KUhi37iWuLoXVxnMUTZVVJ3eItw28jnJJlLizXHBYMtbQyV1+Lb&#10;KigM5dvT1/6jn77M3jSf8bjz70o9PQ75EkSgIdzD/+2dVjCbw9+X+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grjvEAAAA2wAAAA8AAAAAAAAAAAAAAAAAmAIAAGRycy9k&#10;b3ducmV2LnhtbFBLBQYAAAAABAAEAPUAAACJAwAAAAA=&#10;" path="m24,r5,l34,5r5,l39,10r5,l48,14r,5l48,24r,5l48,34r-4,4l39,43r-5,5l29,48r-5,l20,48r-5,l10,43r-5,l5,38,,34,,29,,24,,19,,14,5,10,10,5r5,l20,r4,xe" fillcolor="aqua" stroked="f">
                <v:path arrowok="t" o:connecttype="custom" o:connectlocs="15,0;18,0;21,3;24,3;24,6;28,6;30,9;30,12;30,15;30,18;30,21;28,24;24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540" o:spid="_x0000_s1062" style="position:absolute;left:5035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wLoMQA&#10;AADbAAAADwAAAGRycy9kb3ducmV2LnhtbESPQWvCQBSE74X+h+UVvNWNFa1EV5GioB4KRkvx9si+&#10;ZkOzb2N2jfHfuwWhx2FmvmFmi85WoqXGl44VDPoJCOLc6ZILBcfD+nUCwgdkjZVjUnAjD4v589MM&#10;U+2uvKc2C4WIEPYpKjAh1KmUPjdk0fddTRy9H9dYDFE2hdQNXiPcVvItScbSYslxwWBNH4by3+xi&#10;FWSGlqvv8+GzHYyGW80n/Nr4nVK9l245BRGoC//hR3ujFQzf4e9L/AF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sC6DEAAAA2wAAAA8AAAAAAAAAAAAAAAAAmAIAAGRycy9k&#10;b3ducmV2LnhtbFBLBQYAAAAABAAEAPUAAACJAwAAAAA=&#10;" path="m24,r5,l34,5r5,l39,10r5,l44,14r4,5l48,24r,5l44,34r,4l39,43r-5,5l29,48r-5,l20,48r-5,l10,43r-5,l5,38,,34,,29,,24,,19,,14,5,10,10,5r5,l20,r4,xe" fillcolor="aqua" stroked="f">
                <v:path arrowok="t" o:connecttype="custom" o:connectlocs="15,0;18,0;21,3;24,3;24,6;27,6;27,9;29,12;29,15;29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41" o:spid="_x0000_s1063" style="position:absolute;left:4973;top:16194;width:32;height:30;visibility:visible;mso-wrap-style:square;v-text-anchor:top" coordsize="5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wqgcEA&#10;AADbAAAADwAAAGRycy9kb3ducmV2LnhtbESPwYoCMQyG7wu+Q4ngbe2oIDJrFVEEwdOqB4/ZaZwZ&#10;nKZ1WnV8e3NY8Bj+/F/yzZeda9SD2lh7NjAaZqCIC29rLg2cjtvvGaiYkC02nsnAiyIsF72vOebW&#10;P/mXHodUKoFwzNFAlVLItY5FRQ7j0AdiyS6+dZhkbEttW3wK3DV6nGVT7bBmuVBhoHVFxfVwd0IJ&#10;ya/Pq+v+HG9/IXSXIm6amTGDfrf6AZWoS5/l//bOGpjIs+IiHq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UsKoHBAAAA2wAAAA8AAAAAAAAAAAAAAAAAmAIAAGRycy9kb3du&#10;cmV2LnhtbFBLBQYAAAAABAAEAPUAAACGAwAAAAA=&#10;" path="m24,r9,l33,5r5,l43,10r5,l48,14r,5l52,24r-4,5l48,34r,4l43,43r-5,l33,48r-9,l19,48,14,43r-5,l5,38r,-4l5,29,,24,5,19r,-5l5,10r4,l14,5r5,l19,r5,xe" fillcolor="aqua" stroked="f">
                <v:path arrowok="t" o:connecttype="custom" o:connectlocs="15,0;20,0;20,3;23,3;26,6;30,6;30,9;30,12;32,15;30,18;30,21;30,24;26,27;23,27;20,30;20,30;15,30;12,30;12,30;9,27;6,27;3,24;3,21;3,18;0,15;3,12;3,9;3,6;6,6;9,3;12,3;12,0;15,0" o:connectangles="0,0,0,0,0,0,0,0,0,0,0,0,0,0,0,0,0,0,0,0,0,0,0,0,0,0,0,0,0,0,0,0,0"/>
                <o:lock v:ext="edit" aspectratio="t"/>
              </v:shape>
              <v:shape id="Freeform 1542" o:spid="_x0000_s1064" style="position:absolute;left:491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86ScQA&#10;AADbAAAADwAAAGRycy9kb3ducmV2LnhtbESPQWvCQBSE74X+h+UVvNWNFaVGV5GioB4KRkvx9si+&#10;ZkOzb2N2jfHfuwWhx2FmvmFmi85WoqXGl44VDPoJCOLc6ZILBcfD+vUdhA/IGivHpOBGHhbz56cZ&#10;ptpdeU9tFgoRIexTVGBCqFMpfW7Iou+7mjh6P66xGKJsCqkbvEa4reRbkoylxZLjgsGaPgzlv9nF&#10;KsgMLVff58NnOxgNt5pP+LXxO6V6L91yCiJQF/7Dj/ZGKxhO4O9L/AF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/OknEAAAA2wAAAA8AAAAAAAAAAAAAAAAAmAIAAGRycy9k&#10;b3ducmV2LnhtbFBLBQYAAAAABAAEAPUAAACJAwAAAAA=&#10;" path="m24,r5,l33,5r5,l43,10r5,4l48,19r,5l48,29r,5l43,38r,5l38,43r-5,5l29,48r-5,l19,48r-5,l9,43,5,38r,-4l,29,,24,,19,5,14r,-4l9,10,9,5r5,l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43" o:spid="_x0000_s1065" style="position:absolute;left:485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PgqcEA&#10;AADbAAAADwAAAGRycy9kb3ducmV2LnhtbERPz2vCMBS+D/wfwhO8zdTpRKpRRBTcDgOrIt4ezbMp&#10;Ni9dk9X63y+HwY4f3+/FqrOVaKnxpWMFo2ECgjh3uuRCwem4e52B8AFZY+WYFDzJw2rZe1lgqt2D&#10;D9RmoRAxhH2KCkwIdSqlzw1Z9ENXE0fu5hqLIcKmkLrBRwy3lXxLkqm0WHJsMFjTxlB+z36sgszQ&#10;env5Pn61o/fxh+Yrnvf+U6lBv1vPQQTqwr/4z73XCiZxffwSf4B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D4KnBAAAA2wAAAA8AAAAAAAAAAAAAAAAAmAIAAGRycy9kb3du&#10;cmV2LnhtbFBLBQYAAAAABAAEAPUAAACGAwAAAAA=&#10;" path="m24,r5,l33,5r5,l43,10r5,4l48,19r,5l48,29r,5l43,38r,5l38,43r-5,5l29,48r-5,l19,48r-5,l9,43,5,38,,34,,29,,24,,19,,14,5,10r4,l9,5r5,l19,r5,xe" fillcolor="aqua" stroked="f">
                <v:path arrowok="t" o:connecttype="custom" o:connectlocs="15,0;18,0;21,3;24,3;27,6;27,6;30,9;30,12;30,15;30,18;30,21;27,24;27,27;24,27;21,30;18,30;15,30;12,30;9,30;6,27;6,27;3,24;0,21;0,18;0,15;0,12;0,9;3,6;6,6;6,3;9,3;12,0;15,0" o:connectangles="0,0,0,0,0,0,0,0,0,0,0,0,0,0,0,0,0,0,0,0,0,0,0,0,0,0,0,0,0,0,0,0,0"/>
                <o:lock v:ext="edit" aspectratio="t"/>
              </v:shape>
              <v:shape id="Freeform 1544" o:spid="_x0000_s1066" style="position:absolute;left:4795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9FMsQA&#10;AADbAAAADwAAAGRycy9kb3ducmV2LnhtbESPQWvCQBSE74X+h+UVvNVNqi2SuooUBetBMFbE2yP7&#10;mg3Nvk2z2xj/vSsUPA4z8w0znfe2Fh21vnKsIB0mIIgLpysuFXztV88TED4ga6wdk4ILeZjPHh+m&#10;mGl35h11eShFhLDPUIEJocmk9IUhi37oGuLofbvWYoiyLaVu8RzhtpYvSfImLVYcFww29GGo+Mn/&#10;rILc0GJ5/N1vu/R19Kn5hIe13yg1eOoX7yAC9eEe/m+vtYJxCrcv8QfI2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PRTLEAAAA2wAAAA8AAAAAAAAAAAAAAAAAmAIAAGRycy9k&#10;b3ducmV2LnhtbFBLBQYAAAAABAAEAPUAAACJAwAAAAA=&#10;" path="m24,r5,l33,5r5,l38,10r5,l48,14r,5l48,24r,5l48,34r-5,4l38,43r-5,5l29,48r-5,l19,48r-5,l9,43r-4,l5,38,,34,,29,,24,,19,,14,5,10,9,5r5,l19,r5,xe" fillcolor="aqua" stroked="f">
                <v:path arrowok="t" o:connecttype="custom" o:connectlocs="15,0;18,0;20,3;23,3;23,6;26,6;29,9;29,12;29,15;29,18;29,21;26,24;23,27;23,27;20,30;18,30;15,30;11,30;8,30;5,27;3,27;3,24;0,21;0,18;0,15;0,12;0,9;3,6;3,6;5,3;8,3;11,0;15,0" o:connectangles="0,0,0,0,0,0,0,0,0,0,0,0,0,0,0,0,0,0,0,0,0,0,0,0,0,0,0,0,0,0,0,0,0"/>
                <o:lock v:ext="edit" aspectratio="t"/>
              </v:shape>
              <v:shape id="Freeform 1545" o:spid="_x0000_s1067" style="position:absolute;left:473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3bRcQA&#10;AADbAAAADwAAAGRycy9kb3ducmV2LnhtbESPQWvCQBSE7wX/w/IEb3WjtlKiq4goWA8FY0vx9sg+&#10;s8Hs25jdxvTfu4WCx2FmvmHmy85WoqXGl44VjIYJCOLc6ZILBZ/H7fMbCB+QNVaOScEveVguek9z&#10;TLW78YHaLBQiQtinqMCEUKdS+tyQRT90NXH0zq6xGKJsCqkbvEW4reQ4SabSYslxwWBNa0P5Jfux&#10;CjJDq8339fjRjl4n75pP+LXze6UG/W41AxGoC4/wf3unFbyM4e9L/AF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d20XEAAAA2wAAAA8AAAAAAAAAAAAAAAAAmAIAAGRycy9k&#10;b3ducmV2LnhtbFBLBQYAAAAABAAEAPUAAACJAwAAAAA=&#10;" path="m24,r5,l33,5r5,5l43,10r,4l48,19r,5l48,29r-5,5l43,38r-5,5l33,43r,5l29,48r-5,l19,48r-5,l9,43r-4,l,38,,34,,29,,24,,19,,14,,10r5,l9,5r5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46" o:spid="_x0000_s1068" style="position:absolute;left:4673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qtqMAA&#10;AADbAAAADwAAAGRycy9kb3ducmV2LnhtbESPQYvCMBSE78L+h/AW9qbpqkjpGkUEF3u0Frw+mrdN&#10;sXnpNlHrvzeC4HGYmW+Y5XqwrbhS7xvHCr4nCQjiyumGawXlcTdOQfiArLF1TAru5GG9+hgtMdPu&#10;xge6FqEWEcI+QwUmhC6T0leGLPqJ64ij9+d6iyHKvpa6x1uE21ZOk2QhLTYcFwx2tDVUnYuLVfCr&#10;T6Ut9nOT/zf5LJW2zLEulfr6HDY/IAIN4R1+tfdawXwGzy/xB8jV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EqtqMAAAADbAAAADwAAAAAAAAAAAAAAAACYAgAAZHJzL2Rvd25y&#10;ZXYueG1sUEsFBgAAAAAEAAQA9QAAAIUDAAAAAA==&#10;" path="m24,r5,l34,5r4,l43,10r5,l48,14r,5l53,24r-5,5l48,34r,4l43,43r-5,l34,48r-5,l24,48r-5,l15,43r-5,l5,38r,-4l5,29,,24,5,19r,-5l5,10r5,l15,5r4,l19,r5,xe" fillcolor="aqua" stroked="f">
                <v:path arrowok="t" o:connecttype="custom" o:connectlocs="15,0;18,0;21,3;24,3;27,6;30,6;30,9;30,12;33,15;30,18;30,21;30,24;27,27;24,27;21,30;18,30;15,30;12,30;12,30;9,27;6,27;3,24;3,21;3,18;0,15;3,12;3,9;3,6;6,6;9,3;12,3;12,0;15,0" o:connectangles="0,0,0,0,0,0,0,0,0,0,0,0,0,0,0,0,0,0,0,0,0,0,0,0,0,0,0,0,0,0,0,0,0"/>
                <o:lock v:ext="edit" aspectratio="t"/>
              </v:shape>
              <v:shape id="Freeform 1547" o:spid="_x0000_s1069" style="position:absolute;left:4614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jmqsUA&#10;AADbAAAADwAAAGRycy9kb3ducmV2LnhtbESPQWvCQBSE74L/YXlCb7rRWimpq4i0YHsQTCrS2yP7&#10;zAazb9PsNqb/visUPA4z8w2zXPe2Fh21vnKsYDpJQBAXTldcKvjM38bPIHxA1lg7JgW/5GG9Gg6W&#10;mGp35QN1WShFhLBPUYEJoUml9IUhi37iGuLonV1rMUTZllK3eI1wW8tZkiykxYrjgsGGtoaKS/Zj&#10;FWSGNq+n73zfTZ8e3zV/4XHnP5R6GPWbFxCB+nAP/7d3WsF8Drcv8Q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OOaqxQAAANsAAAAPAAAAAAAAAAAAAAAAAJgCAABkcnMv&#10;ZG93bnJldi54bWxQSwUGAAAAAAQABAD1AAAAigMAAAAA&#10;" path="m24,r5,l34,5r5,l43,10r5,4l48,19r,5l48,29r,5l43,38r,5l39,43r-5,5l29,48r-5,l19,48r-4,l10,43,5,38r,-4l,29,,24,,19,5,14r,-4l10,10r,-5l15,5,19,r5,xe" fillcolor="aqua" stroked="f">
                <v:path arrowok="t" o:connecttype="custom" o:connectlocs="15,0;18,0;21,3;24,3;26,6;26,6;29,9;29,12;29,15;29,18;29,21;26,24;26,27;24,27;21,30;18,30;15,30;11,30;9,30;6,27;6,27;3,24;3,21;0,18;0,15;0,12;3,9;3,6;6,6;6,3;9,3;11,0;15,0" o:connectangles="0,0,0,0,0,0,0,0,0,0,0,0,0,0,0,0,0,0,0,0,0,0,0,0,0,0,0,0,0,0,0,0,0"/>
                <o:lock v:ext="edit" aspectratio="t"/>
              </v:shape>
              <v:shape id="Freeform 1548" o:spid="_x0000_s1070" style="position:absolute;left:455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RDMcUA&#10;AADbAAAADwAAAGRycy9kb3ducmV2LnhtbESPQWvCQBSE74L/YXmCN93Yaimpq0hpQT0IJi2lt0f2&#10;NRuafZtm1xj/vSsIPQ4z8w2zXPe2Fh21vnKsYDZNQBAXTldcKvjI3yfPIHxA1lg7JgUX8rBeDQdL&#10;TLU785G6LJQiQtinqMCE0KRS+sKQRT91DXH0flxrMUTZllK3eI5wW8uHJHmSFiuOCwYbejVU/GYn&#10;qyAztHn7+ssP3WzxuNP8jZ9bv1dqPOo3LyAC9eE/fG9vtYL5Am5f4g+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dEMxxQAAANsAAAAPAAAAAAAAAAAAAAAAAJgCAABkcnMv&#10;ZG93bnJldi54bWxQSwUGAAAAAAQABAD1AAAAigMAAAAA&#10;" path="m24,r5,l34,5r5,l43,10r5,4l48,19r,5l48,29r,5l43,38r,5l39,43r-5,5l29,48r-5,l19,48r-4,l10,43r-5,l5,38,,34,,29,,24,,19,,14,5,10,10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49" o:spid="_x0000_s1071" style="position:absolute;left:449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bdRsUA&#10;AADbAAAADwAAAGRycy9kb3ducmV2LnhtbESPQWvCQBSE70L/w/IKvelGW4OkriKlBe1BMFbE2yP7&#10;mg3Nvo3ZNab/visIPQ4z8w0zX/a2Fh21vnKsYDxKQBAXTldcKvjafwxnIHxA1lg7JgW/5GG5eBjM&#10;MdPuyjvq8lCKCGGfoQITQpNJ6QtDFv3INcTR+3atxRBlW0rd4jXCbS0nSZJKixXHBYMNvRkqfvKL&#10;VZAbWr0fz/ttN54+bzSf8LD2n0o9PfarVxCB+vAfvrfXWsFLCrcv8Qf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pt1GxQAAANsAAAAPAAAAAAAAAAAAAAAAAJgCAABkcnMv&#10;ZG93bnJldi54bWxQSwUGAAAAAAQABAD1AAAAigMAAAAA&#10;" path="m24,r5,l34,5r5,l39,10r4,l48,14r,5l48,24r,5l48,34r-5,4l39,43r-5,5l29,48r-5,l19,48r-4,l10,43r-5,l5,38,,34,,29,,24,,19,,14,5,10,10,5r5,l19,r5,xe" fillcolor="aqua" stroked="f">
                <v:path arrowok="t" o:connecttype="custom" o:connectlocs="15,0;18,0;21,3;24,3;24,6;27,6;30,9;30,12;30,15;30,18;30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50" o:spid="_x0000_s1072" style="position:absolute;left:4436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p43cUA&#10;AADbAAAADwAAAGRycy9kb3ducmV2LnhtbESPT2vCQBTE74V+h+UVvNWN9U9L6ioiCupBMLaU3h7Z&#10;12xo9m3MrjF+e1co9DjMzG+Y6byzlWip8aVjBYN+AoI4d7rkQsHHcf38BsIHZI2VY1JwJQ/z2ePD&#10;FFPtLnygNguFiBD2KSowIdSplD43ZNH3XU0cvR/XWAxRNoXUDV4i3FbyJUkm0mLJccFgTUtD+W92&#10;tgoyQ4vV1+m4bwfj4VbzN35u/E6p3lO3eAcRqAv/4b/2RisYvcL9S/wB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6njdxQAAANsAAAAPAAAAAAAAAAAAAAAAAJgCAABkcnMv&#10;ZG93bnJldi54bWxQSwUGAAAAAAQABAD1AAAAigMAAAAA&#10;" path="m24,r5,l34,5r5,5l43,10r,4l48,19r,5l48,29r-5,5l43,38r-4,5l34,43r,5l29,48r-5,l19,48r-4,l10,43r-5,l,38,,34,,29,,24,,19,,14,,10r5,l10,5r5,l19,r5,xe" fillcolor="aqua" stroked="f">
                <v:path arrowok="t" o:connecttype="custom" o:connectlocs="15,0;18,0;21,3;21,3;24,6;26,6;26,9;29,12;29,15;29,18;26,21;26,24;24,27;21,27;21,30;18,30;15,30;11,30;9,30;6,27;3,27;0,24;0,21;0,18;0,15;0,12;0,9;0,6;3,6;6,3;9,3;11,0;15,0" o:connectangles="0,0,0,0,0,0,0,0,0,0,0,0,0,0,0,0,0,0,0,0,0,0,0,0,0,0,0,0,0,0,0,0,0"/>
                <o:lock v:ext="edit" aspectratio="t"/>
              </v:shape>
              <v:shape id="Freeform 1551" o:spid="_x0000_s1073" style="position:absolute;left:4374;top:16194;width:32;height:30;visibility:visible;mso-wrap-style:square;v-text-anchor:top" coordsize="5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pZ/MEA&#10;AADbAAAADwAAAGRycy9kb3ducmV2LnhtbESPwYoCMQyG7wu+Q4ngbe0oIjJrFVEEwdOqB4/ZaZwZ&#10;nKZ1WnV8e3NY8Bj+/F/yzZeda9SD2lh7NjAaZqCIC29rLg2cjtvvGaiYkC02nsnAiyIsF72vOebW&#10;P/mXHodUKoFwzNFAlVLItY5FRQ7j0AdiyS6+dZhkbEttW3wK3DV6nGVT7bBmuVBhoHVFxfVwd0IJ&#10;ya/Pq+v+HG9/IXSXIm6amTGDfrf6AZWoS5/l//bOGpjIs+IiHq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0qWfzBAAAA2wAAAA8AAAAAAAAAAAAAAAAAmAIAAGRycy9kb3du&#10;cmV2LnhtbFBLBQYAAAAABAAEAPUAAACGAwAAAAA=&#10;" path="m24,r4,l33,5r5,l43,10r4,l47,14r,5l52,24r-5,5l47,34r,4l43,43r-5,l33,48r-5,l24,48r-5,l14,48r,-5l9,43,4,38r,-4l4,29,,24,4,19r,-5l4,10r5,l14,5,19,r5,xe" fillcolor="aqua" stroked="f">
                <v:path arrowok="t" o:connecttype="custom" o:connectlocs="15,0;17,0;20,3;23,3;26,6;29,6;29,9;29,12;32,15;29,18;29,21;29,24;26,27;23,27;20,30;17,30;15,30;12,30;9,30;9,27;6,27;2,24;2,21;2,18;0,15;2,12;2,9;2,6;6,6;9,3;9,3;12,0;15,0" o:connectangles="0,0,0,0,0,0,0,0,0,0,0,0,0,0,0,0,0,0,0,0,0,0,0,0,0,0,0,0,0,0,0,0,0"/>
                <o:lock v:ext="edit" aspectratio="t"/>
              </v:shape>
              <v:shape id="Freeform 1552" o:spid="_x0000_s1074" style="position:absolute;left:4315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lJNMUA&#10;AADbAAAADwAAAGRycy9kb3ducmV2LnhtbESPT2vCQBTE74V+h+UVvNWN9Q9t6ioiCupBMLaU3h7Z&#10;12xo9m3MrjF+e1co9DjMzG+Y6byzlWip8aVjBYN+AoI4d7rkQsHHcf38CsIHZI2VY1JwJQ/z2ePD&#10;FFPtLnygNguFiBD2KSowIdSplD43ZNH3XU0cvR/XWAxRNoXUDV4i3FbyJUkm0mLJccFgTUtD+W92&#10;tgoyQ4vV1+m4bwfj4VbzN35u/E6p3lO3eAcRqAv/4b/2RisYvcH9S/wB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OUk0xQAAANsAAAAPAAAAAAAAAAAAAAAAAJgCAABkcnMv&#10;ZG93bnJldi54bWxQSwUGAAAAAAQABAD1AAAAigMAAAAA&#10;" path="m24,r4,l33,5r5,l43,10r5,4l48,19r,5l48,29r,5l43,38r,5l38,43r-5,5l28,48r-4,l19,48r-5,l9,43,4,38r,-4l,29,,24,,19,4,14r,-4l9,10,9,5r5,l19,r5,xe" fillcolor="aqua" stroked="f">
                <v:path arrowok="t" o:connecttype="custom" o:connectlocs="15,0;17,0;20,3;23,3;26,6;26,6;29,9;29,12;29,15;29,18;29,21;26,24;26,27;23,27;20,30;17,30;15,30;11,30;8,30;5,27;5,27;2,24;2,21;0,18;0,15;0,12;2,9;2,6;5,6;5,3;8,3;11,0;15,0" o:connectangles="0,0,0,0,0,0,0,0,0,0,0,0,0,0,0,0,0,0,0,0,0,0,0,0,0,0,0,0,0,0,0,0,0"/>
                <o:lock v:ext="edit" aspectratio="t"/>
              </v:shape>
              <v:shape id="Freeform 1553" o:spid="_x0000_s1075" style="position:absolute;left:425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p2dMEA&#10;AADbAAAADwAAAGRycy9kb3ducmV2LnhtbERPz2vCMBS+C/4P4Qm7aepEkWoUEQW3w8DWMbw9mrem&#10;rHnpmqzW/94cBh4/vt/rbW9r0VHrK8cKppMEBHHhdMWlgkt+HC9B+ICssXZMCu7kYbsZDtaYanfj&#10;M3VZKEUMYZ+iAhNCk0rpC0MW/cQ1xJH7dq3FEGFbSt3iLYbbWr4myUJarDg2GGxob6j4yf6sgszQ&#10;7vD1m3900/nsTfMVP0/+XamXUb9bgQjUh6f4333SCuZxffwSf4D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3adnTBAAAA2wAAAA8AAAAAAAAAAAAAAAAAmAIAAGRycy9kb3du&#10;cmV2LnhtbFBLBQYAAAAABAAEAPUAAACGAwAAAAA=&#10;" path="m24,r4,l33,5r5,l43,10r5,4l48,19r,5l48,29r,5l43,38r,5l38,43r-5,5l28,48r-4,l19,48r-5,l9,43r-5,l4,38,,34,,29,,24,,19,,14,4,10,9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54" o:spid="_x0000_s1076" style="position:absolute;left:419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bT78QA&#10;AADbAAAADwAAAGRycy9kb3ducmV2LnhtbESPQWvCQBSE74X+h+UVequbWCwSXUWKBfUgNGkRb4/s&#10;MxuafZtm1xj/vVsoeBxm5htmvhxsI3rqfO1YQTpKQBCXTtdcKfgqPl6mIHxA1tg4JgVX8rBcPD7M&#10;MdPuwp/U56ESEcI+QwUmhDaT0peGLPqRa4mjd3KdxRBlV0nd4SXCbSPHSfImLdYcFwy29G6o/MnP&#10;VkFuaLU+/Bb7Pp28bjUf8Xvjd0o9Pw2rGYhAQ7iH/9sbrWCSwt+X+AP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W0+/EAAAA2wAAAA8AAAAAAAAAAAAAAAAAmAIAAGRycy9k&#10;b3ducmV2LnhtbFBLBQYAAAAABAAEAPUAAACJAwAAAAA=&#10;" path="m24,r4,l33,5r5,l38,10r5,l43,14r5,5l48,24r,5l43,34r,4l38,43r-5,5l28,48r-4,l19,48r-5,l9,43r-5,l4,38,,34,,29,,24,,19,,14,4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55" o:spid="_x0000_s1077" style="position:absolute;left:413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RNmMQA&#10;AADbAAAADwAAAGRycy9kb3ducmV2LnhtbESPQWvCQBSE74L/YXmCN92oWErqKlIqqAfB2FJ6e2Rf&#10;s6HZtzG7xvjvXaHgcZiZb5jFqrOVaKnxpWMFk3ECgjh3uuRCwedpM3oF4QOyxsoxKbiRh9Wy31tg&#10;qt2Vj9RmoRARwj5FBSaEOpXS54Ys+rGriaP36xqLIcqmkLrBa4TbSk6T5EVaLDkuGKzp3VD+l12s&#10;gszQ+uP7fDq0k/lsp/kHv7Z+r9Rw0K3fQATqwjP8395qBfMpPL7EH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ETZjEAAAA2wAAAA8AAAAAAAAAAAAAAAAAmAIAAGRycy9k&#10;b3ducmV2LnhtbFBLBQYAAAAABAAEAPUAAACJAwAAAAA=&#10;" path="m24,r4,l33,5r5,5l43,10r,4l48,19r,5l48,29r-5,5l43,38r-5,5l33,43r,5l28,48r-4,l19,48r-5,l9,43r-5,l,38,,34,,29,,24,,19,,14,,10r4,l9,5r5,l19,r5,xe" fillcolor="aqua" stroked="f">
                <v:path arrowok="t" o:connecttype="custom" o:connectlocs="15,0;17,0;20,3;20,3;23,6;26,6;26,9;29,12;29,15;29,18;26,21;26,24;23,27;20,27;20,30;17,30;15,30;11,30;8,30;5,27;2,27;0,24;0,21;0,18;0,15;0,12;0,9;0,6;2,6;5,3;8,3;11,0;15,0" o:connectangles="0,0,0,0,0,0,0,0,0,0,0,0,0,0,0,0,0,0,0,0,0,0,0,0,0,0,0,0,0,0,0,0,0"/>
                <o:lock v:ext="edit" aspectratio="t"/>
              </v:shape>
              <v:shape id="Freeform 1556" o:spid="_x0000_s1078" style="position:absolute;left:407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joA8QA&#10;AADbAAAADwAAAGRycy9kb3ducmV2LnhtbESPQWvCQBSE70L/w/IKvenGiiLRVUQs2B4KRkW8PbLP&#10;bDD7Ns1uY/rvu4LgcZiZb5j5srOVaKnxpWMFw0ECgjh3uuRCwWH/0Z+C8AFZY+WYFPyRh+XipTfH&#10;VLsb76jNQiEihH2KCkwIdSqlzw1Z9ANXE0fv4hqLIcqmkLrBW4TbSr4nyURaLDkuGKxpbSi/Zr9W&#10;QWZotTn97L/b4Xj0qfmMx63/UurttVvNQATqwjP8aG+1gvEI7l/iD5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I6APEAAAA2wAAAA8AAAAAAAAAAAAAAAAAmAIAAGRycy9k&#10;b3ducmV2LnhtbFBLBQYAAAAABAAEAPUAAACJAwAAAAA=&#10;" path="m24,r5,l33,5r5,l43,10r5,l48,14r,5l48,24r,5l48,34r,4l43,43r-5,l33,48r-4,l24,48r-5,l14,48r,-5l10,43,5,38r,-4l,29,,24,,19,5,14r,-4l10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57" o:spid="_x0000_s1079" style="position:absolute;left:401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Fwd8UA&#10;AADbAAAADwAAAGRycy9kb3ducmV2LnhtbESPQWvCQBSE74L/YXmCN93Yaimpq0hpQT0IJi2lt0f2&#10;NRuafZtm1xj/vSsIPQ4z8w2zXPe2Fh21vnKsYDZNQBAXTldcKvjI3yfPIHxA1lg7JgUX8rBeDQdL&#10;TLU785G6LJQiQtinqMCE0KRS+sKQRT91DXH0flxrMUTZllK3eI5wW8uHJHmSFiuOCwYbejVU/GYn&#10;qyAztHn7+ssP3WzxuNP8jZ9bv1dqPOo3LyAC9eE/fG9vtYLFHG5f4g+Q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4XB3xQAAANsAAAAPAAAAAAAAAAAAAAAAAJgCAABkcnMv&#10;ZG93bnJldi54bWxQSwUGAAAAAAQABAD1AAAAigMAAAAA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58" o:spid="_x0000_s1080" style="position:absolute;left:3956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3V7MQA&#10;AADbAAAADwAAAGRycy9kb3ducmV2LnhtbESPQWvCQBSE70L/w/IKvelGS6REV5GiYHsomLSIt0f2&#10;mQ3Nvo3ZbUz/fVcQehxm5htmuR5sI3rqfO1YwXSSgCAuna65UvBZ7MYvIHxA1tg4JgW/5GG9ehgt&#10;MdPuygfq81CJCGGfoQITQptJ6UtDFv3EtcTRO7vOYoiyq6Tu8BrhtpGzJJlLizXHBYMtvRoqv/Mf&#10;qyA3tNkeL8VHP02f3zSf8Gvv35V6ehw2CxCBhvAfvrf3WkGawu1L/AF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t1ezEAAAA2w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3,3;26,6;26,6;29,9;29,12;29,15;29,18;29,21;26,24;26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559" o:spid="_x0000_s1081" style="position:absolute;left:389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9Lm8QA&#10;AADbAAAADwAAAGRycy9kb3ducmV2LnhtbESPQWvCQBSE74X+h+UVeqsbLYpE1xBKC7YHoVERb4/s&#10;MxvMvo3ZbUz/fVcoeBxm5htmmQ22ET11vnasYDxKQBCXTtdcKdhtP17mIHxA1tg4JgW/5CFbPT4s&#10;MdXuyt/UF6ESEcI+RQUmhDaV0peGLPqRa4mjd3KdxRBlV0nd4TXCbSMnSTKTFmuOCwZbejNUnosf&#10;q6AwlL8fLttNP56+fmo+4n7tv5R6fhryBYhAQ7iH/9trrWA6g9uX+AP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/S5vEAAAA2w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60" o:spid="_x0000_s1082" style="position:absolute;left:383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PuAMUA&#10;AADbAAAADwAAAGRycy9kb3ducmV2LnhtbESPQWvCQBSE74L/YXlCb7rRYi2pq4i0YHsQTCrS2yP7&#10;zAazb9PsNqb/visUPA4z8w2zXPe2Fh21vnKsYDpJQBAXTldcKvjM38bPIHxA1lg7JgW/5GG9Gg6W&#10;mGp35QN1WShFhLBPUYEJoUml9IUhi37iGuLonV1rMUTZllK3eI1wW8tZkjxJixXHBYMNbQ0Vl+zH&#10;KsgMbV5P3/m+m84f3zV/4XHnP5R6GPWbFxCB+nAP/7d3WsF8Abcv8Q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M+4AxQAAANsAAAAPAAAAAAAAAAAAAAAAAJgCAABkcnMv&#10;ZG93bnJldi54bWxQSwUGAAAAAAQABAD1AAAAigMAAAAA&#10;" path="m24,r5,l34,5r4,5l43,10r,4l48,19r,5l48,29r-5,5l43,38r-5,5l34,43r,5l29,48r-5,l19,48r-5,l10,43r-5,l,38,,34,,29,,24,,19,,14,,10r5,l10,5r4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61" o:spid="_x0000_s1083" style="position:absolute;left:3775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x6csEA&#10;AADbAAAADwAAAGRycy9kb3ducmV2LnhtbERPz2vCMBS+C/4P4Qm7aepEkWoUEQW3w8DWMbw9mrem&#10;rHnpmqzW/94cBh4/vt/rbW9r0VHrK8cKppMEBHHhdMWlgkt+HC9B+ICssXZMCu7kYbsZDtaYanfj&#10;M3VZKEUMYZ+iAhNCk0rpC0MW/cQ1xJH7dq3FEGFbSt3iLYbbWr4myUJarDg2GGxob6j4yf6sgszQ&#10;7vD1m3900/nsTfMVP0/+XamXUb9bgQjUh6f4333SCuZxbPwSf4D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OsenLBAAAA2wAAAA8AAAAAAAAAAAAAAAAAmAIAAGRycy9kb3du&#10;cmV2LnhtbFBLBQYAAAAABAAEAPUAAACGAwAAAAA=&#10;" path="m24,r5,l34,5r5,l43,10r5,l48,14r,5l48,24r,5l48,34r,4l43,43r-4,l34,48r-5,l24,48r-4,l15,48r,-5l10,43,5,38r,-4l,29,,24,,19,5,14r,-4l10,10,15,5,20,r4,xe" fillcolor="aqua" stroked="f">
                <v:path arrowok="t" o:connecttype="custom" o:connectlocs="15,0;18,0;21,3;24,3;26,6;29,6;29,9;29,12;29,15;29,18;29,21;29,24;26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62" o:spid="_x0000_s1084" style="position:absolute;left:371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Df6cUA&#10;AADbAAAADwAAAGRycy9kb3ducmV2LnhtbESPQWvCQBSE74L/YXlCb7rRYrGpq4i0YHsQTCrS2yP7&#10;zAazb9PsNqb/visUPA4z8w2zXPe2Fh21vnKsYDpJQBAXTldcKvjM38YLED4ga6wdk4Jf8rBeDQdL&#10;TLW78oG6LJQiQtinqMCE0KRS+sKQRT9xDXH0zq61GKJsS6lbvEa4reUsSZ6kxYrjgsGGtoaKS/Zj&#10;FWSGNq+n73zfTeeP75q/8LjzH0o9jPrNC4hAfbiH/9s7rWD+DLcv8Qf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4N/pxQAAANsAAAAPAAAAAAAAAAAAAAAAAJgCAABkcnMv&#10;ZG93bnJldi54bWxQSwUGAAAAAAQABAD1AAAAigMAAAAA&#10;" path="m24,r5,l34,5r5,l44,10r4,4l48,19r,5l48,29r,5l44,38r,5l39,43r-5,5l29,48r-5,l20,48r-5,l10,43,5,38r,-4l,29,,24,,19,5,14r,-4l10,10r,-5l15,5,20,r4,xe" fillcolor="aqua" stroked="f">
                <v:path arrowok="t" o:connecttype="custom" o:connectlocs="15,0;18,0;21,3;24,3;28,6;28,6;30,9;30,12;30,15;30,18;30,21;28,24;28,27;24,27;21,30;18,30;15,30;13,30;9,30;6,27;6,27;3,24;3,21;0,18;0,15;0,12;3,9;3,6;6,6;6,3;9,3;13,0;15,0" o:connectangles="0,0,0,0,0,0,0,0,0,0,0,0,0,0,0,0,0,0,0,0,0,0,0,0,0,0,0,0,0,0,0,0,0"/>
                <o:lock v:ext="edit" aspectratio="t"/>
              </v:shape>
              <v:shape id="Freeform 1563" o:spid="_x0000_s1085" style="position:absolute;left:365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a8ycEA&#10;AADbAAAADwAAAGRycy9kb3ducmV2LnhtbERPz2vCMBS+C/4P4Qm7aepEkWoUEQW3w8DWMbw9mrem&#10;rHnpmqzW/345CB4/vt/rbW9r0VHrK8cKppMEBHHhdMWlgkt+HC9B+ICssXZMCu7kYbsZDtaYanfj&#10;M3VZKEUMYZ+iAhNCk0rpC0MW/cQ1xJH7dq3FEGFbSt3iLYbbWr4myUJarDg2GGxob6j4yf6sgszQ&#10;7vD1m3900/nsTfMVP0/+XamXUb9bgQjUh6f44T5pBYu4Pn6JP0B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2vMnBAAAA2wAAAA8AAAAAAAAAAAAAAAAAmAIAAGRycy9kb3du&#10;cmV2LnhtbFBLBQYAAAAABAAEAPUAAACGAwAAAAA=&#10;" path="m24,r5,l34,5r5,l44,10r4,4l48,19r,5l48,29r,5l44,38r,5l39,43r-5,5l29,48r-5,l20,48r-5,l10,43r-5,l5,38,,34,,29,,24,,19,,14,5,10,10,5r5,l20,r4,xe" fillcolor="aqua" stroked="f">
                <v:path arrowok="t" o:connecttype="custom" o:connectlocs="15,0;18,0;21,3;24,3;28,6;28,6;30,9;30,12;30,15;30,18;30,21;28,24;28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564" o:spid="_x0000_s1086" style="position:absolute;left:359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oZUsQA&#10;AADbAAAADwAAAGRycy9kb3ducmV2LnhtbESPQWvCQBSE70L/w/IKvekmlkqJriJFQXsQGlvE2yP7&#10;zIZm38bsGuO/d4VCj8PMfMPMFr2tRUetrxwrSEcJCOLC6YpLBd/79fAdhA/IGmvHpOBGHhbzp8EM&#10;M+2u/EVdHkoRIewzVGBCaDIpfWHIoh+5hjh6J9daDFG2pdQtXiPc1nKcJBNpseK4YLChD0PFb36x&#10;CnJDy9XhvN916dvrVvMRfzb+U6mX5345BRGoD//hv/ZGK5ik8PgSf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6GVLEAAAA2wAAAA8AAAAAAAAAAAAAAAAAmAIAAGRycy9k&#10;b3ducmV2LnhtbFBLBQYAAAAABAAEAPUAAACJAwAAAAA=&#10;" path="m24,r5,l34,5r5,l39,10r5,l44,14r4,5l48,24r,5l44,34r,4l39,43r-5,5l29,48r-5,l20,48r-5,l10,43r-5,l5,38,,34,,29,,24,,19,,14,5,10,10,5r5,l20,r4,xe" fillcolor="aqua" stroked="f">
                <v:path arrowok="t" o:connecttype="custom" o:connectlocs="15,0;18,0;21,3;24,3;24,6;27,6;27,9;29,12;29,15;29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65" o:spid="_x0000_s1087" style="position:absolute;left:353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iHJcQA&#10;AADbAAAADwAAAGRycy9kb3ducmV2LnhtbESPQWvCQBSE7wX/w/IEb3WjopTUVaRUUA+CsaX09si+&#10;ZkOzb2N2jfHfu4LgcZiZb5j5srOVaKnxpWMFo2ECgjh3uuRCwddx/foGwgdkjZVjUnAlD8tF72WO&#10;qXYXPlCbhUJECPsUFZgQ6lRKnxuy6IeuJo7en2sshiibQuoGLxFuKzlOkpm0WHJcMFjTh6H8Pztb&#10;BZmh1efP6bhvR9PJVvMvfm/8TqlBv1u9gwjUhWf40d5oBbMx3L/EH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ohyXEAAAA2wAAAA8AAAAAAAAAAAAAAAAAmAIAAGRycy9k&#10;b3ducmV2LnhtbFBLBQYAAAAABAAEAPUAAACJAwAAAAA=&#10;" path="m24,r5,l34,5r5,5l44,10r,4l48,19r,5l48,29r-4,5l44,38r-5,5l34,43r,5l29,48r-5,l20,48r-5,l10,43r-5,l,38,,34,,29,,24,,19,,14,,10r5,l10,5r5,l20,r4,xe" fillcolor="aqua" stroked="f">
                <v:path arrowok="t" o:connecttype="custom" o:connectlocs="15,0;18,0;21,3;21,3;24,6;28,6;28,9;30,12;30,15;30,18;28,21;28,24;24,27;21,27;21,30;18,30;15,30;13,30;9,30;6,27;3,27;0,24;0,21;0,18;0,15;0,12;0,9;0,6;3,6;6,3;9,3;13,0;15,0" o:connectangles="0,0,0,0,0,0,0,0,0,0,0,0,0,0,0,0,0,0,0,0,0,0,0,0,0,0,0,0,0,0,0,0,0"/>
                <o:lock v:ext="edit" aspectratio="t"/>
              </v:shape>
              <v:shape id="Freeform 1566" o:spid="_x0000_s1088" style="position:absolute;left:347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QivsQA&#10;AADbAAAADwAAAGRycy9kb3ducmV2LnhtbESPQWvCQBSE70L/w/IKvenGSkWiawhiwfZQaFTE2yP7&#10;zAazb9PsNqb/vlsoeBxm5htmlQ22ET11vnasYDpJQBCXTtdcKTjsX8cLED4ga2wck4If8pCtH0Yr&#10;TLW78Sf1RahEhLBPUYEJoU2l9KUhi37iWuLoXVxnMUTZVVJ3eItw28jnJJlLizXHBYMtbQyV1+Lb&#10;KigM5dvT1/6jn77M3jSf8bjz70o9PQ75EkSgIdzD/+2dVjCfwd+X+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kIr7EAAAA2wAAAA8AAAAAAAAAAAAAAAAAmAIAAGRycy9k&#10;b3ducmV2LnhtbFBLBQYAAAAABAAEAPUAAACJ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67" o:spid="_x0000_s1089" style="position:absolute;left:341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HZt8QA&#10;AADdAAAADwAAAGRycy9kb3ducmV2LnhtbERPTWvCQBC9F/wPyxR6qxuthhJdRaQF24NgbBFvQ3bM&#10;hmZnY3Yb47/vCkJv83ifM1/2thYdtb5yrGA0TEAQF05XXCr42r8/v4LwAVlj7ZgUXMnDcjF4mGOm&#10;3YV31OWhFDGEfYYKTAhNJqUvDFn0Q9cQR+7kWoshwraUusVLDLe1HCdJKi1WHBsMNrQ2VPzkv1ZB&#10;bmj1djjvt91o+vKh+YjfG/+p1NNjv5qBCNSHf/HdvdFxfppO4PZNPEE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R2bfEAAAA3QAAAA8AAAAAAAAAAAAAAAAAmAIAAGRycy9k&#10;b3ducmV2LnhtbFBLBQYAAAAABAAEAPUAAACJAwAAAAA=&#10;" path="m24,r5,l33,5r5,l43,10r5,4l48,19r,5l48,29r,5l43,38r,5l38,43r-5,5l29,48r-5,l19,48r-5,l9,43,5,38r,-4l,29,,24,,19,5,14r,-4l9,10,9,5r5,l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68" o:spid="_x0000_s1090" style="position:absolute;left:335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18LMMA&#10;AADdAAAADwAAAGRycy9kb3ducmV2LnhtbERPTWvCQBC9F/wPywi91Y0Vg0RXEVGwPRQaFfE2ZMds&#10;MDubZrcx/ffdQsHbPN7nLFa9rUVHra8cKxiPEhDEhdMVlwqOh93LDIQPyBprx6TghzysloOnBWba&#10;3fmTujyUIoawz1CBCaHJpPSFIYt+5BriyF1dazFE2JZSt3iP4baWr0mSSosVxwaDDW0MFbf82yrI&#10;Da2356/DRzeeTt40X/C09+9KPQ/79RxEoD48xP/uvY7z03QKf9/E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18LMMAAADdAAAADwAAAAAAAAAAAAAAAACYAgAAZHJzL2Rv&#10;d25yZXYueG1sUEsFBgAAAAAEAAQA9QAAAIgDAAAAAA==&#10;" path="m24,r5,l33,5r5,l43,10r5,4l48,19r,5l48,29r,5l43,38r,5l38,43r-5,5l29,48r-5,l19,48r-5,l9,43r-4,l5,38,,34,,29,,24,,19,,14,5,10,9,5r5,l19,r5,xe" fillcolor="aqua" stroked="f">
                <v:path arrowok="t" o:connecttype="custom" o:connectlocs="15,0;18,0;20,3;23,3;26,6;26,6;29,9;29,12;29,15;29,18;29,21;26,24;26,27;23,27;20,30;18,30;15,30;11,30;8,30;5,27;3,27;3,24;0,21;0,18;0,15;0,12;0,9;3,6;3,6;5,3;8,3;11,0;15,0" o:connectangles="0,0,0,0,0,0,0,0,0,0,0,0,0,0,0,0,0,0,0,0,0,0,0,0,0,0,0,0,0,0,0,0,0"/>
                <o:lock v:ext="edit" aspectratio="t"/>
              </v:shape>
              <v:shape id="Freeform 1569" o:spid="_x0000_s1091" style="position:absolute;left:329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/iW8QA&#10;AADdAAAADwAAAGRycy9kb3ducmV2LnhtbERPTWvCQBC9C/0PyxR6042WBomuIsWC7aFg0iLehuyY&#10;Dc3OptltjP/eLQje5vE+Z7kebCN66nztWMF0koAgLp2uuVLwVbyN5yB8QNbYOCYFF/KwXj2Mlphp&#10;d+Y99XmoRAxhn6ECE0KbSelLQxb9xLXEkTu5zmKIsKuk7vAcw20jZ0mSSos1xwaDLb0aKn/yP6sg&#10;N7TZHn6Lz3768vyu+YjfO/+h1NPjsFmACDSEu/jm3uk4P01T+P8mni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P4lvEAAAA3QAAAA8AAAAAAAAAAAAAAAAAmAIAAGRycy9k&#10;b3ducmV2LnhtbFBLBQYAAAAABAAEAPUAAACJAwAAAAA=&#10;" path="m24,r5,l33,5r5,l38,10r5,l43,14r5,5l48,24r,5l43,34r,4l38,43r-5,5l29,48r-5,l19,48r-5,l9,43r-4,l5,38,,34,,29,,24,,19,,14,5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70" o:spid="_x0000_s1092" style="position:absolute;left:323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NHwMQA&#10;AADdAAAADwAAAGRycy9kb3ducmV2LnhtbERPTWvCQBC9F/oflin0Vje2GCW6ipQW1EPBqIi3ITtm&#10;g9nZNLuN8d93CwVv83ifM1v0thYdtb5yrGA4SEAQF05XXCrY7z5fJiB8QNZYOyYFN/KwmD8+zDDT&#10;7spb6vJQihjCPkMFJoQmk9IXhiz6gWuII3d2rcUQYVtK3eI1httaviZJKi1WHBsMNvRuqLjkP1ZB&#10;bmj5cfzefXXD0dta8wkPK79R6vmpX05BBOrDXfzvXuk4P03H8Pd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DR8DEAAAA3QAAAA8AAAAAAAAAAAAAAAAAmAIAAGRycy9k&#10;b3ducmV2LnhtbFBLBQYAAAAABAAEAPUAAACJAwAAAAA=&#10;" path="m24,r5,l33,5r5,5l43,10r,4l48,19r,5l48,29r-5,5l43,38r-5,5l33,43r,5l29,48r-5,l19,48r-5,l9,43r-4,l,38,,34,,29,,24,,19,,14,,10r5,l9,5r5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71" o:spid="_x0000_s1093" style="position:absolute;left:3176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zTsscA&#10;AADdAAAADwAAAGRycy9kb3ducmV2LnhtbESPQUvDQBCF74L/YRmhN7tpi0Fit6WIhbYHwVQRb0N2&#10;zAazs2l2m8Z/7xyE3mZ4b977ZrkefasG6mMT2MBsmoEiroJtuDbwftzeP4KKCdliG5gM/FKE9er2&#10;ZomFDRd+o6FMtZIQjgUacCl1hdaxcuQxTkNHLNp36D0mWfta2x4vEu5bPc+yXHtsWBocdvTsqPop&#10;z95A6Wjz8nk6vg6zh8Xe8hd+7OLBmMnduHkClWhMV/P/9c4Kfp4LrnwjI+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2c07LHAAAA3QAAAA8AAAAAAAAAAAAAAAAAmAIAAGRy&#10;cy9kb3ducmV2LnhtbFBLBQYAAAAABAAEAPUAAACMAwAAAAA=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6,6;29,6;29,9;29,12;29,15;29,18;29,21;29,24;26,27;24,27;21,30;18,30;15,30;11,30;9,30;9,27;6,27;3,24;3,21;0,18;0,15;0,12;3,9;3,6;6,6;9,3;9,3;11,0;15,0" o:connectangles="0,0,0,0,0,0,0,0,0,0,0,0,0,0,0,0,0,0,0,0,0,0,0,0,0,0,0,0,0,0,0,0,0"/>
                <o:lock v:ext="edit" aspectratio="t"/>
              </v:shape>
              <v:shape id="Freeform 1572" o:spid="_x0000_s1094" style="position:absolute;left:311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B2KcQA&#10;AADdAAAADwAAAGRycy9kb3ducmV2LnhtbERPTWvCQBC9F/oflin0Vje2GDS6ipQW1EPBqIi3ITtm&#10;g9nZNLuN8d93CwVv83ifM1v0thYdtb5yrGA4SEAQF05XXCrY7z5fxiB8QNZYOyYFN/KwmD8+zDDT&#10;7spb6vJQihjCPkMFJoQmk9IXhiz6gWuII3d2rcUQYVtK3eI1httaviZJKi1WHBsMNvRuqLjkP1ZB&#10;bmj5cfzefXXD0dta8wkPK79R6vmpX05BBOrDXfzvXuk4P00n8Pd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QdinEAAAA3QAAAA8AAAAAAAAAAAAAAAAAmAIAAGRycy9k&#10;b3ducmV2LnhtbFBLBQYAAAAABAAEAPUAAACJAwAAAAA=&#10;" path="m24,r5,l34,5r5,l43,10r5,4l48,19r,5l48,29r,5l43,38r,5l39,43r-5,5l29,48r-5,l19,48r-4,l10,43,5,38r,-4l,29,,24,,19,5,14r,-4l10,10r,-5l15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73" o:spid="_x0000_s1095" style="position:absolute;left:305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NJaccA&#10;AADdAAAADwAAAGRycy9kb3ducmV2LnhtbESPQWvCQBCF74X+h2UK3urGlmpJXUWKBeuhYKxIb0N2&#10;mg3NzsbsGuO/7xwKvc3w3rz3zXw5+Eb11MU6sIHJOANFXAZbc2Xgc/92/wwqJmSLTWAycKUIy8Xt&#10;zRxzGy68o75IlZIQjjkacCm1udaxdOQxjkNLLNp36DwmWbtK2w4vEu4b/ZBlU+2xZmlw2NKro/Kn&#10;OHsDhaPV+njaf/STp8d3y1942MStMaO7YfUCKtGQ/s1/1xsr+NOZ8Ms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YzSWnHAAAA3QAAAA8AAAAAAAAAAAAAAAAAmAIAAGRy&#10;cy9kb3ducmV2LnhtbFBLBQYAAAAABAAEAPUAAACMAwAAAAA=&#10;" path="m24,r5,l34,5r5,l43,10r5,4l48,19r,5l48,29r,5l43,38r,5l39,43r-5,5l29,48r-5,l19,48r-4,l10,43r-5,l5,38,,34,,29,,24,,19,,14,5,10,10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74" o:spid="_x0000_s1096" style="position:absolute;left:299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/s8sQA&#10;AADdAAAADwAAAGRycy9kb3ducmV2LnhtbERPTWvCQBC9F/wPywi91U1atBJdRUoL6qFgVMTbkB2z&#10;wexsmt3G+O+7hUJv83ifM1/2thYdtb5yrCAdJSCIC6crLhUc9h9PUxA+IGusHZOCO3lYLgYPc8y0&#10;u/GOujyUIoawz1CBCaHJpPSFIYt+5BriyF1cazFE2JZSt3iL4baWz0kykRYrjg0GG3ozVFzzb6sg&#10;N7R6P33tP7t0/LLRfMbj2m+Vehz2qxmIQH34F/+51zrOn7ym8PtNPEE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/7PLEAAAA3QAAAA8AAAAAAAAAAAAAAAAAmAIAAGRycy9k&#10;b3ducmV2LnhtbFBLBQYAAAAABAAEAPUAAACJAwAAAAA=&#10;" path="m24,r5,l34,5r5,l39,10r4,l43,14r5,5l48,24r,5l43,34r,4l39,43r-5,5l29,48r-5,l19,48r-4,l10,43r-5,l5,38,,34,,29,,24,,19,,14,5,10,10,5r5,l19,r5,xe" fillcolor="aqua" stroked="f">
                <v:path arrowok="t" o:connecttype="custom" o:connectlocs="15,0;18,0;21,3;24,3;24,6;26,6;26,9;29,12;29,15;29,18;26,21;26,24;24,27;24,27;21,30;18,30;15,30;11,30;9,30;6,27;3,27;3,24;0,21;0,18;0,15;0,12;0,9;3,6;3,6;6,3;9,3;11,0;15,0" o:connectangles="0,0,0,0,0,0,0,0,0,0,0,0,0,0,0,0,0,0,0,0,0,0,0,0,0,0,0,0,0,0,0,0,0"/>
                <o:lock v:ext="edit" aspectratio="t"/>
              </v:shape>
              <v:shape id="Freeform 1575" o:spid="_x0000_s1097" style="position:absolute;left:263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1yhcQA&#10;AADdAAAADwAAAGRycy9kb3ducmV2LnhtbERPTWvCQBC9C/6HZQq96UaltkRXEalgexBMWkpvQ3bM&#10;hmZn0+w2pv/eFQRv83ifs1z3thYdtb5yrGAyTkAQF05XXCr4yHejFxA+IGusHZOCf/KwXg0HS0y1&#10;O/ORuiyUIoawT1GBCaFJpfSFIYt+7BriyJ1cazFE2JZSt3iO4baW0ySZS4sVxwaDDW0NFT/Zn1WQ&#10;Gdq8fv3mh27yNHvT/I2fe/+u1ONDv1mACNSHu/jm3us4f/48hes38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tcoXEAAAA3QAAAA8AAAAAAAAAAAAAAAAAmAIAAGRycy9k&#10;b3ducmV2LnhtbFBLBQYAAAAABAAEAPUAAACJ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76" o:spid="_x0000_s1098" style="position:absolute;left:2935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FZMsAA&#10;AADdAAAADwAAAGRycy9kb3ducmV2LnhtbERPTYvCMBC9C/sfwgh709RVVKpRRNjFHq0Fr0MzNsVm&#10;0m2y2v33RhC8zeN9znrb20bcqPO1YwWTcQKCuHS65kpBcfoeLUH4gKyxcUwK/snDdvMxWGOq3Z2P&#10;dMtDJWII+xQVmBDaVEpfGrLox64ljtzFdRZDhF0ldYf3GG4b+ZUkc2mx5thgsKW9ofKa/1kFP/pc&#10;2PwwM9lvnU2X0hYZVoVSn8N+twIRqA9v8ct90HH+fDGF5zfxBL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2FZMsAAAADdAAAADwAAAAAAAAAAAAAAAACYAgAAZHJzL2Rvd25y&#10;ZXYueG1sUEsFBgAAAAAEAAQA9QAAAIUDAAAAAA==&#10;" path="m29,r5,l39,5r5,5l48,10r,4l48,19r5,5l48,29r,5l48,38r-4,5l39,43r,5l34,48r-5,l24,48r-4,l15,43r-5,l5,38r,-4l5,29,,24,5,19r,-5l5,10r5,l15,5r5,l24,r5,xe" fillcolor="aqua" stroked="f">
                <v:path arrowok="t" o:connecttype="custom" o:connectlocs="18,0;21,0;24,3;24,3;27,6;30,6;30,9;30,12;33,15;30,18;30,21;30,24;27,27;24,27;24,30;21,30;18,30;15,30;12,30;9,27;6,27;3,24;3,21;3,18;0,15;3,12;3,9;3,6;6,6;9,3;12,3;15,0;18,0" o:connectangles="0,0,0,0,0,0,0,0,0,0,0,0,0,0,0,0,0,0,0,0,0,0,0,0,0,0,0,0,0,0,0,0,0"/>
                <o:lock v:ext="edit" aspectratio="t"/>
              </v:shape>
              <v:shape id="Freeform 1577" o:spid="_x0000_s1099" style="position:absolute;left:257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hPasQA&#10;AADdAAAADwAAAGRycy9kb3ducmV2LnhtbERPTWvCQBC9C/0PyxS86cZqVVJXkdKC9iAYFeltyE6z&#10;odnZNLuN8d+7hYK3ebzPWaw6W4mWGl86VjAaJiCIc6dLLhQcD++DOQgfkDVWjknBlTyslg+9Baba&#10;XXhPbRYKEUPYp6jAhFCnUvrckEU/dDVx5L5cYzFE2BRSN3iJ4baST0kylRZLjg0Ga3o1lH9nv1ZB&#10;Zmj9dv457NrR83ir+RNPG/+hVP+xW7+ACNSFu/jfvdFx/nQ2gb9v4gl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IT2rEAAAA3QAAAA8AAAAAAAAAAAAAAAAAmAIAAGRycy9k&#10;b3ducmV2LnhtbFBLBQYAAAAABAAEAPUAAACJAwAAAAA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78" o:spid="_x0000_s1100" style="position:absolute;left:287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Tq8cQA&#10;AADdAAAADwAAAGRycy9kb3ducmV2LnhtbERPTWvCQBC9F/wPyxR6qxstWomuIqJgeygYK+JtyI7Z&#10;0OxszG5j+u9doeBtHu9zZovOVqKlxpeOFQz6CQji3OmSCwXf+83rBIQPyBorx6Tgjzws5r2nGaba&#10;XXlHbRYKEUPYp6jAhFCnUvrckEXfdzVx5M6usRgibAqpG7zGcFvJYZKMpcWSY4PBmlaG8p/s1yrI&#10;DC3Xx8v+qx2M3j40n/Cw9Z9KvTx3yymIQF14iP/dWx3nj99HcP8mn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E6vHEAAAA3QAAAA8AAAAAAAAAAAAAAAAAmAIAAGRycy9k&#10;b3ducmV2LnhtbFBLBQYAAAAABAAEAPUAAACJAwAAAAA=&#10;" path="m24,r4,l33,5r5,l43,10r5,l48,14r,5l48,24r,5l48,34r,4l43,43r-5,l33,48r-5,l24,48r-5,l14,48r,-5l9,43,4,38r,-4l,29,,24,,19,4,14r,-4l9,10,14,5,19,r5,xe" fillcolor="aqua" stroked="f">
                <v:path arrowok="t" o:connecttype="custom" o:connectlocs="15,0;17,0;20,3;23,3;26,6;29,6;29,9;29,12;29,15;29,18;29,21;29,24;26,27;23,27;20,30;17,30;15,30;11,30;8,30;8,27;5,27;2,24;2,21;0,18;0,15;0,12;2,9;2,6;5,6;8,3;8,3;11,0;15,0" o:connectangles="0,0,0,0,0,0,0,0,0,0,0,0,0,0,0,0,0,0,0,0,0,0,0,0,0,0,0,0,0,0,0,0,0"/>
                <o:lock v:ext="edit" aspectratio="t"/>
              </v:shape>
              <v:shape id="Freeform 1579" o:spid="_x0000_s1101" style="position:absolute;left:251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Z0hsQA&#10;AADdAAAADwAAAGRycy9kb3ducmV2LnhtbERPTWvCQBC9F/oflin0Vje2GCW6ipQW1EPBqIi3ITtm&#10;g9nZNLuN8d93CwVv83ifM1v0thYdtb5yrGA4SEAQF05XXCrY7z5fJiB8QNZYOyYFN/KwmD8+zDDT&#10;7spb6vJQihjCPkMFJoQmk9IXhiz6gWuII3d2rcUQYVtK3eI1httaviZJKi1WHBsMNvRuqLjkP1ZB&#10;bmj5cfzefXXD0dta8wkPK79R6vmpX05BBOrDXfzvXuk4Px2n8Pd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WdIbEAAAA3Q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3,3;26,6;26,6;29,9;29,12;29,15;29,18;29,21;26,24;26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580" o:spid="_x0000_s1102" style="position:absolute;left:281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VFb8cA&#10;AADdAAAADwAAAGRycy9kb3ducmV2LnhtbESPQWvCQBCF74X+h2UK3urGlmpJXUWKBeuhYKxIb0N2&#10;mg3NzsbsGuO/7xwKvc3w3rz3zXw5+Eb11MU6sIHJOANFXAZbc2Xgc/92/wwqJmSLTWAycKUIy8Xt&#10;zRxzGy68o75IlZIQjjkacCm1udaxdOQxjkNLLNp36DwmWbtK2w4vEu4b/ZBlU+2xZmlw2NKro/Kn&#10;OHsDhaPV+njaf/STp8d3y1942MStMaO7YfUCKtGQ/s1/1xsr+NO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FRW/HAAAA3QAAAA8AAAAAAAAAAAAAAAAAmAIAAGRy&#10;cy9kb3ducmV2LnhtbFBLBQYAAAAABAAEAPUAAACMAwAAAAA=&#10;" path="m24,r4,l33,5r5,l43,10r5,4l48,19r,5l48,29r,5l43,38r,5l38,43r-5,5l28,48r-4,l19,48r-5,l9,43,4,38,,34,,29,,24,,19,,14,4,10r5,l9,5r5,l19,r5,xe" fillcolor="aqua" stroked="f">
                <v:path arrowok="t" o:connecttype="custom" o:connectlocs="15,0;18,0;21,3;24,3;27,6;27,6;30,9;30,12;30,15;30,18;30,21;27,24;27,27;24,27;21,30;18,30;15,30;12,30;9,30;6,27;6,27;3,24;0,21;0,18;0,15;0,12;0,9;3,6;6,6;6,3;9,3;12,0;15,0" o:connectangles="0,0,0,0,0,0,0,0,0,0,0,0,0,0,0,0,0,0,0,0,0,0,0,0,0,0,0,0,0,0,0,0,0"/>
                <o:lock v:ext="edit" aspectratio="t"/>
              </v:shape>
              <v:shape id="Freeform 1581" o:spid="_x0000_s1103" style="position:absolute;left:245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ng9MQA&#10;AADdAAAADwAAAGRycy9kb3ducmV2LnhtbERPTWvCQBC9C/6HZYTedGNL1UZXkWLB9lBobCnehuyY&#10;DWZnY3Yb4793C4K3ebzPWaw6W4mWGl86VjAeJSCIc6dLLhR8796GMxA+IGusHJOCC3lYLfu9Baba&#10;nfmL2iwUIoawT1GBCaFOpfS5IYt+5GriyB1cYzFE2BRSN3iO4baSj0kykRZLjg0Ga3o1lB+zP6sg&#10;M7Te/J52n+34+eld8x5/tv5DqYdBt56DCNSFu/jm3uo4fzJ9gf9v4gl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J4PTEAAAA3Q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82" o:spid="_x0000_s1104" style="position:absolute;left:275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Y5TscA&#10;AADdAAAADwAAAGRycy9kb3ducmV2LnhtbESPQWvCQBCF74X+h2UK3upGS0Wiq0hpwfZQaKyItyE7&#10;ZoPZ2ZhdY/rvO4dCbzO8N+99s1wPvlE9dbEObGAyzkARl8HWXBn43r09zkHFhGyxCUwGfijCenV/&#10;t8Tchht/UV+kSkkIxxwNuJTaXOtYOvIYx6ElFu0UOo9J1q7StsObhPtGT7Nspj3WLA0OW3pxVJ6L&#10;qzdQONq8Hi67z37y/PRu+Yj7bfwwZvQwbBagEg3p3/x3vbWCP5sLv3w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mOU7HAAAA3QAAAA8AAAAAAAAAAAAAAAAAmAIAAGRy&#10;cy9kb3ducmV2LnhtbFBLBQYAAAAABAAEAPUAAACMAwAAAAA=&#10;" path="m24,r4,l33,5r5,l38,10r5,l48,14r,5l48,24r,5l48,34r-5,4l38,43r-5,5l28,48r-4,l19,48r-5,l9,43r-5,l4,38,,34,,29,,24,,19,,14,4,10,9,5r5,l19,r5,xe" fillcolor="aqua" stroked="f">
                <v:path arrowok="t" o:connecttype="custom" o:connectlocs="15,0;18,0;21,3;24,3;24,6;27,6;30,9;30,12;30,15;30,18;30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83" o:spid="_x0000_s1105" style="position:absolute;left:2396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oS+cEA&#10;AADdAAAADwAAAGRycy9kb3ducmV2LnhtbERPTWuDQBC9F/oflinkVtc0JYhxE0qgQY+1Qq6DO3Gl&#10;7qxxN9H++26h0Ns83ucUh8UO4k6T7x0rWCcpCOLW6Z47Bc3n+3MGwgdkjYNjUvBNHg77x4cCc+1m&#10;/qB7HToRQ9jnqMCEMOZS+taQRZ+4kThyFzdZDBFOndQTzjHcDvIlTbfSYs+xweBIR0PtV32zCk76&#10;3Ni6fDXVta82mbRNhV2j1OppeduBCLSEf/Gfu9Rx/jZbw+838QS5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qEvnBAAAA3QAAAA8AAAAAAAAAAAAAAAAAmAIAAGRycy9kb3du&#10;cmV2LnhtbFBLBQYAAAAABAAEAPUAAACGAwAAAAA=&#10;" path="m29,r5,l39,5r4,5l48,10r,4l48,19r5,5l48,29r,5l48,38r-5,5l39,43r,5l34,48r-5,l24,48r-5,l15,43r-5,l5,38r,-4l5,29,,24,5,19r,-5l5,10r5,l15,5r4,l24,r5,xe" fillcolor="aqua" stroked="f">
                <v:path arrowok="t" o:connecttype="custom" o:connectlocs="18,0;21,0;24,3;24,3;27,6;30,6;30,9;30,12;33,15;30,18;30,21;30,24;27,27;24,27;24,30;21,30;18,30;15,30;12,30;9,27;6,27;3,24;3,21;3,18;0,15;3,12;3,9;3,6;6,6;9,3;12,3;15,0;18,0" o:connectangles="0,0,0,0,0,0,0,0,0,0,0,0,0,0,0,0,0,0,0,0,0,0,0,0,0,0,0,0,0,0,0,0,0"/>
                <o:lock v:ext="edit" aspectratio="t"/>
              </v:shape>
              <v:shape id="Freeform 1584" o:spid="_x0000_s1106" style="position:absolute;left:2699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gCosMA&#10;AADdAAAADwAAAGRycy9kb3ducmV2LnhtbERPTWvCQBC9F/wPywi91Y2KIqmriCjYHgSjUnobstNs&#10;MDsbs9sY/70rFHqbx/uc+bKzlWip8aVjBcNBAoI4d7rkQsHpuH2bgfABWWPlmBTcycNy0XuZY6rd&#10;jQ/UZqEQMYR9igpMCHUqpc8NWfQDVxNH7sc1FkOETSF1g7cYbis5SpKptFhybDBY09pQfsl+rYLM&#10;0GrzdT3u2+Fk/KH5G887/6nUa79bvYMI1IV/8Z97p+P86WwEz2/iCX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gCosMAAADdAAAADwAAAAAAAAAAAAAAAACYAgAAZHJzL2Rv&#10;d25yZXYueG1sUEsFBgAAAAAEAAQA9QAAAIgDAAAAAA==&#10;" path="m24,r4,l33,5r5,l38,10r5,l43,14r5,5l48,24r,5l43,34r,4l38,43r-5,5l28,48r-4,l19,48r-5,l9,43r-5,l4,38,,34,,29,,24,,19,,14,4,10,9,5r5,l19,r5,xe" fillcolor="aqua" stroked="f">
                <v:path arrowok="t" o:connecttype="custom" o:connectlocs="15,0;17,0;20,3;23,3;23,6;26,6;26,9;29,12;29,15;29,18;26,21;26,24;23,27;23,27;20,30;17,30;15,30;11,30;8,30;5,27;2,27;2,24;0,21;0,18;0,15;0,12;0,9;2,6;2,6;5,3;8,3;11,0;15,0" o:connectangles="0,0,0,0,0,0,0,0,0,0,0,0,0,0,0,0,0,0,0,0,0,0,0,0,0,0,0,0,0,0,0,0,0"/>
                <o:lock v:ext="edit" aspectratio="t"/>
              </v:shape>
              <v:shape id="Freeform 1585" o:spid="_x0000_s1107" style="position:absolute;left:233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SnOcQA&#10;AADdAAAADwAAAGRycy9kb3ducmV2LnhtbERPTWvCQBC9C/6HZQRvurFSkdQ1BGnB9lBoVEpvQ3aa&#10;DWZn0+wa03/fLQje5vE+Z5MNthE9db52rGAxT0AQl07XXCk4Hl5maxA+IGtsHJOCX/KQbcejDaba&#10;XfmD+iJUIoawT1GBCaFNpfSlIYt+7lriyH27zmKIsKuk7vAaw20jH5JkJS3WHBsMtrQzVJ6Li1VQ&#10;GMqfP38O7/3icfmq+QtPe/+m1HQy5E8gAg3hLr659zrOX62X8P9NPEF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0pznEAAAA3QAAAA8AAAAAAAAAAAAAAAAAmAIAAGRycy9k&#10;b3ducmV2LnhtbFBLBQYAAAAABAAEAPUAAACJAwAAAAA=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6,6;29,6;29,9;29,12;29,15;29,18;29,21;29,24;26,27;24,27;21,30;18,30;15,30;11,30;9,30;9,27;6,27;3,24;3,21;0,18;0,15;0,12;3,9;3,6;6,6;9,3;9,3;11,0;15,0" o:connectangles="0,0,0,0,0,0,0,0,0,0,0,0,0,0,0,0,0,0,0,0,0,0,0,0,0,0,0,0,0,0,0,0,0"/>
                <o:lock v:ext="edit" aspectratio="t"/>
              </v:shape>
              <v:shape id="Freeform 1586" o:spid="_x0000_s1108" style="position:absolute;left:2280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0/TcQA&#10;AADdAAAADwAAAGRycy9kb3ducmV2LnhtbERPTWvCQBC9F/oflin0VjdaFUldRYqC9iA0KuJtyE6z&#10;odnZmF1j/PddQehtHu9zpvPOVqKlxpeOFfR7CQji3OmSCwX73eptAsIHZI2VY1JwIw/z2fPTFFPt&#10;rvxNbRYKEUPYp6jAhFCnUvrckEXfczVx5H5cYzFE2BRSN3iN4baSgyQZS4slxwaDNX0ayn+zi1WQ&#10;GVosj+fdtu2P3jeaT3hY+y+lXl+6xQeIQF34Fz/cax3njydDuH8TT5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dP03EAAAA3QAAAA8AAAAAAAAAAAAAAAAAmAIAAGRycy9k&#10;b3ducmV2LnhtbFBLBQYAAAAABAAEAPUAAACJAwAAAAA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87" o:spid="_x0000_s1109" style="position:absolute;left:222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Ga1sQA&#10;AADdAAAADwAAAGRycy9kb3ducmV2LnhtbERPTWvCQBC9F/wPywje6saKItE1BGnB9lBoVMTbkB2z&#10;wexsmt3G9N93C4Xe5vE+Z5MNthE9db52rGA2TUAQl07XXCk4Hl4eVyB8QNbYOCYF3+Qh244eNphq&#10;d+cP6otQiRjCPkUFJoQ2ldKXhiz6qWuJI3d1ncUQYVdJ3eE9httGPiXJUlqsOTYYbGlnqLwVX1ZB&#10;YSh/Pn8e3vvZYv6q+YKnvX9TajIe8jWIQEP4F/+59zrOX64W8PtNPEF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RmtbEAAAA3Q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88" o:spid="_x0000_s1110" style="position:absolute;left:2162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MEocMA&#10;AADdAAAADwAAAGRycy9kb3ducmV2LnhtbERPTWvCQBC9F/wPywi91Y2VBomuIqJgeyg0KuJtyI7Z&#10;YHY2zW5j+u+7BcHbPN7nzJe9rUVHra8cKxiPEhDEhdMVlwoO++3LFIQPyBprx6TglzwsF4OnOWba&#10;3fiLujyUIoawz1CBCaHJpPSFIYt+5BriyF1cazFE2JZSt3iL4baWr0mSSosVxwaDDa0NFdf8xyrI&#10;Da02p+/9Zzd+m7xrPuNx5z+Ueh72qxmIQH14iO/unY7z02kK/9/EE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MEocMAAADdAAAADwAAAAAAAAAAAAAAAACYAgAAZHJzL2Rv&#10;d25yZXYueG1sUEsFBgAAAAAEAAQA9QAAAIgDAAAAAA==&#10;" path="m24,r5,l34,5r4,l38,10r5,l43,14r5,5l48,24r,5l43,34r,4l38,43r-4,5l29,48r-5,l19,48r-5,l10,43r-5,l5,38,,34,,29,,24,,19,,14,5,10,10,5r4,l19,r5,xe" fillcolor="aqua" stroked="f">
                <v:path arrowok="t" o:connecttype="custom" o:connectlocs="15,0;18,0;21,3;23,3;23,6;26,6;26,9;29,12;29,15;29,18;26,21;26,24;23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589" o:spid="_x0000_s1111" style="position:absolute;left:210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+hOsQA&#10;AADdAAAADwAAAGRycy9kb3ducmV2LnhtbERPTWvCQBC9F/wPywje6kZLVaKriFiwPRQaFfE2ZMds&#10;MDsbs2tM/323UOhtHu9zFqvOVqKlxpeOFYyGCQji3OmSCwWH/dvzDIQPyBorx6Tgmzyslr2nBaba&#10;PfiL2iwUIoawT1GBCaFOpfS5IYt+6GriyF1cYzFE2BRSN/iI4baS4ySZSIslxwaDNW0M5dfsbhVk&#10;htbb023/2Y5eX941n/G48x9KDfrdeg4iUBf+xX/unY7zJ7Mp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PoTrEAAAA3QAAAA8AAAAAAAAAAAAAAAAAmAIAAGRycy9k&#10;b3ducmV2LnhtbFBLBQYAAAAABAAEAPUAAACJAwAAAAA=&#10;" path="m24,r5,l34,5r4,5l43,10r,4l48,19r,5l48,29r-5,5l43,38r-5,5l34,43r,5l29,48r-5,l19,48r-5,l10,43r-5,l,38,,34,,29,,24,,19,,14,,10r5,l10,5r4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90" o:spid="_x0000_s1112" style="position:absolute;left:2040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A1SMcA&#10;AADdAAAADwAAAGRycy9kb3ducmV2LnhtbESPQWvCQBCF74X+h2UK3upGS0Wiq0hpwfZQaKyItyE7&#10;ZoPZ2ZhdY/rvO4dCbzO8N+99s1wPvlE9dbEObGAyzkARl8HWXBn43r09zkHFhGyxCUwGfijCenV/&#10;t8Tchht/UV+kSkkIxxwNuJTaXOtYOvIYx6ElFu0UOo9J1q7StsObhPtGT7Nspj3WLA0OW3pxVJ6L&#10;qzdQONq8Hi67z37y/PRu+Yj7bfwwZvQwbBagEg3p3/x3vbWCP5sLrnw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2QNUjHAAAA3QAAAA8AAAAAAAAAAAAAAAAAmAIAAGRy&#10;cy9kb3ducmV2LnhtbFBLBQYAAAAABAAEAPUAAACMAwAAAAA=&#10;" path="m24,r5,l34,5r5,l43,10r5,l48,14r,5l48,24r,5l48,34r,4l43,43r-4,l34,48r-5,l24,48r-4,l15,48r,-5l10,43,5,38r,-4l,29,,24,,19,5,14r,-4l10,10,15,5,20,r4,xe" fillcolor="aqua" stroked="f">
                <v:path arrowok="t" o:connecttype="custom" o:connectlocs="15,0;18,0;21,3;24,3;27,6;30,6;30,9;30,12;30,15;30,18;30,21;30,24;27,27;24,27;21,30;18,30;15,30;13,30;9,30;9,27;6,27;3,24;3,21;0,18;0,15;0,12;3,9;3,6;6,6;9,3;9,3;13,0;15,0" o:connectangles="0,0,0,0,0,0,0,0,0,0,0,0,0,0,0,0,0,0,0,0,0,0,0,0,0,0,0,0,0,0,0,0,0"/>
                <o:lock v:ext="edit" aspectratio="t"/>
              </v:shape>
              <v:shape id="Freeform 1591" o:spid="_x0000_s1113" style="position:absolute;left:1981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yQ08QA&#10;AADdAAAADwAAAGRycy9kb3ducmV2LnhtbERPTWvCQBC9F/wPywje6kZLRaOriFiwPRQaFfE2ZMds&#10;MDsbs2tM/323UOhtHu9zFqvOVqKlxpeOFYyGCQji3OmSCwWH/dvzFIQPyBorx6Tgmzyslr2nBaba&#10;PfiL2iwUIoawT1GBCaFOpfS5IYt+6GriyF1cYzFE2BRSN/iI4baS4ySZSIslxwaDNW0M5dfsbhVk&#10;htbb023/2Y5eX941n/G48x9KDfrdeg4iUBf+xX/unY7zJ9MZ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ckNPEAAAA3QAAAA8AAAAAAAAAAAAAAAAAmAIAAGRycy9k&#10;b3ducmV2LnhtbFBLBQYAAAAABAAEAPUAAACJAwAAAAA=&#10;" path="m24,r5,l34,5r5,l44,10r4,4l48,19r,5l48,29r,5l44,38r,5l39,43r-5,5l29,48r-5,l20,48r-5,l10,43,5,38r,-4l,29,,24,,19,5,14r,-4l10,10r,-5l15,5,20,r4,xe" fillcolor="aqua" stroked="f">
                <v:path arrowok="t" o:connecttype="custom" o:connectlocs="15,0;18,0;21,3;24,3;27,6;27,6;29,9;29,12;29,15;29,18;29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592" o:spid="_x0000_s1114" style="position:absolute;left:192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+vk8cA&#10;AADdAAAADwAAAGRycy9kb3ducmV2LnhtbESPQWvCQBCF74X+h2UK3urGlopNXUWKBeuhYKxIb0N2&#10;mg3NzsbsGuO/7xwKvc3w3rz3zXw5+Eb11MU6sIHJOANFXAZbc2Xgc/92PwMVE7LFJjAZuFKE5eL2&#10;Zo65DRfeUV+kSkkIxxwNuJTaXOtYOvIYx6ElFu07dB6TrF2lbYcXCfeNfsiyqfZYszQ4bOnVUflT&#10;nL2BwtFqfTztP/rJ0+O75S88bOLWmNHdsHoBlWhI/+a/640V/Omz8Ms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/r5PHAAAA3QAAAA8AAAAAAAAAAAAAAAAAmAIAAGRy&#10;cy9kb3ducmV2LnhtbFBLBQYAAAAABAAEAPUAAACMAwAAAAA=&#10;" path="m24,r5,l34,5r5,l44,10r4,4l48,19r,5l48,29r,5l44,38r,5l39,43r-5,5l29,48r-5,l20,48r-5,l10,43r-5,l5,38,,34,,29,,24,,19,,14,5,10,10,5r5,l20,r4,xe" fillcolor="aqua" stroked="f">
                <v:path arrowok="t" o:connecttype="custom" o:connectlocs="15,0;18,0;21,3;24,3;28,6;28,6;30,9;30,12;30,15;30,18;30,21;28,24;28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593" o:spid="_x0000_s1115" style="position:absolute;left:186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MKCMQA&#10;AADdAAAADwAAAGRycy9kb3ducmV2LnhtbERPTWvCQBC9F/wPywi91U1alBpdRUoL6qFgVMTbkB2z&#10;wexsmt3G+O+7hUJv83ifM1/2thYdtb5yrCAdJSCIC6crLhUc9h9PryB8QNZYOyYFd/KwXAwe5php&#10;d+MddXkoRQxhn6ECE0KTSekLQxb9yDXEkbu41mKIsC2lbvEWw20tn5NkIi1WHBsMNvRmqLjm31ZB&#10;bmj1fvraf3bp+GWj+YzHtd8q9TjsVzMQgfrwL/5zr3WcP5mm8PtNPEE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zCgjEAAAA3QAAAA8AAAAAAAAAAAAAAAAAmAIAAGRycy9k&#10;b3ducmV2LnhtbFBLBQYAAAAABAAEAPUAAACJAwAAAAA=&#10;" path="m24,r5,l34,5r5,l39,10r5,l44,14r4,5l48,24r,5l44,34r,4l39,43r-5,5l29,48r-5,l20,48r-5,l10,43r-5,l5,38,,34,,29,,24,,19,,14,5,10,10,5r5,l20,r4,xe" fillcolor="aqua" stroked="f">
                <v:path arrowok="t" o:connecttype="custom" o:connectlocs="15,0;18,0;21,3;24,3;24,6;28,6;28,9;30,12;30,15;30,18;28,21;28,24;24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594" o:spid="_x0000_s1116" style="position:absolute;left:180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GUf8QA&#10;AADdAAAADwAAAGRycy9kb3ducmV2LnhtbERPTWvCQBC9C/6HZQq96Ual0kZXEalgexBMWkpvQ3bM&#10;hmZn0+w2pv/eFQRv83ifs1z3thYdtb5yrGAyTkAQF05XXCr4yHejZxA+IGusHZOCf/KwXg0HS0y1&#10;O/ORuiyUIoawT1GBCaFJpfSFIYt+7BriyJ1cazFE2JZSt3iO4baW0ySZS4sVxwaDDW0NFT/Zn1WQ&#10;Gdq8fv3mh27yNHvT/I2fe/+u1ONDv1mACNSHu/jm3us4f/4yhes38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hlH/EAAAA3QAAAA8AAAAAAAAAAAAAAAAAmAIAAGRycy9k&#10;b3ducmV2LnhtbFBLBQYAAAAABAAEAPUAAACJAwAAAAA=&#10;" path="m24,r5,l34,5r5,5l44,10r,4l48,19r,5l48,29r-4,5l44,38r-5,5l34,43r,5l29,48r-5,l20,48r-5,l10,43r-5,l,38,,34,,29,,24,,19,,14,,10r5,l10,5r5,l20,r4,xe" fillcolor="aqua" stroked="f">
                <v:path arrowok="t" o:connecttype="custom" o:connectlocs="15,0;18,0;21,3;21,3;24,6;27,6;27,9;29,12;29,15;29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595" o:spid="_x0000_s1117" style="position:absolute;left:174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0x5MQA&#10;AADdAAAADwAAAGRycy9kb3ducmV2LnhtbERPTWvCQBC9F/oflhG81Y1KRVNXkdKC9VBoVMTbkJ1m&#10;g9nZmF1j/PeuUOhtHu9z5svOVqKlxpeOFQwHCQji3OmSCwW77efLFIQPyBorx6TgRh6Wi+enOaba&#10;XfmH2iwUIoawT1GBCaFOpfS5IYt+4GriyP26xmKIsCmkbvAaw20lR0kykRZLjg0Ga3o3lJ+yi1WQ&#10;GVp9HM7b73b4Ov7SfMT92m+U6ve61RuIQF34F/+51zrOn8zG8Pgmni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tMeTEAAAA3QAAAA8AAAAAAAAAAAAAAAAAmAIAAGRycy9k&#10;b3ducmV2LnhtbFBLBQYAAAAABAAEAPUAAACJ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596" o:spid="_x0000_s1118" style="position:absolute;left:1682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SpkMQA&#10;AADdAAAADwAAAGRycy9kb3ducmV2LnhtbERPTWvCQBC9C/0PyxS86cZqRVNXkdKC9iAYFeltyE6z&#10;odnZNLuN8d+7hYK3ebzPWaw6W4mWGl86VjAaJiCIc6dLLhQcD++DGQgfkDVWjknBlTyslg+9Baba&#10;XXhPbRYKEUPYp6jAhFCnUvrckEU/dDVx5L5cYzFE2BRSN3iJ4baST0kylRZLjg0Ga3o1lH9nv1ZB&#10;Zmj9dv457NrR83ir+RNPG/+hVP+xW7+ACNSFu/jfvdFx/nQ+gb9v4gl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EqZDEAAAA3QAAAA8AAAAAAAAAAAAAAAAAmAIAAGRycy9k&#10;b3ducmV2LnhtbFBLBQYAAAAABAAEAPUAAACJAwAAAAA=&#10;" path="m24,r5,l33,5r5,l43,10r5,4l48,19r,5l48,29r,5l43,38r,5l38,43r-5,5l29,48r-5,l19,48r-5,l9,43,5,38r,-4l,29,,24,,19,5,14r,-4l9,10,9,5r5,l19,r5,xe" fillcolor="aqua" stroked="f">
                <v:path arrowok="t" o:connecttype="custom" o:connectlocs="15,0;18,0;20,3;23,3;26,6;26,6;29,9;29,12;29,15;29,18;29,21;26,24;26,27;23,27;20,30;18,30;15,30;11,30;8,30;5,27;5,27;3,24;3,21;0,18;0,15;0,12;3,9;3,6;5,6;5,3;8,3;11,0;15,0" o:connectangles="0,0,0,0,0,0,0,0,0,0,0,0,0,0,0,0,0,0,0,0,0,0,0,0,0,0,0,0,0,0,0,0,0"/>
                <o:lock v:ext="edit" aspectratio="t"/>
              </v:shape>
              <v:shape id="Freeform 1597" o:spid="_x0000_s1119" style="position:absolute;left:162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gMC8QA&#10;AADdAAAADwAAAGRycy9kb3ducmV2LnhtbERPTWvCQBC9F/wPyxR6qxstSo2uIqJgeygYK+JtyI7Z&#10;0OxszG5j+u9doeBtHu9zZovOVqKlxpeOFQz6CQji3OmSCwXf+83rOwgfkDVWjknBH3lYzHtPM0y1&#10;u/KO2iwUIoawT1GBCaFOpfS5IYu+72riyJ1dYzFE2BRSN3iN4baSwyQZS4slxwaDNa0M5T/Zr1WQ&#10;GVquj5f9VzsYvX1oPuFh6z+VennullMQgbrwEP+7tzrOH09GcP8mn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IDAvEAAAA3QAAAA8AAAAAAAAAAAAAAAAAmAIAAGRycy9k&#10;b3ducmV2LnhtbFBLBQYAAAAABAAEAPUAAACJAwAAAAA=&#10;" path="m24,r5,l33,5r5,l43,10r5,4l48,19r,5l48,29r,5l43,38r,5l38,43r-5,5l29,48r-5,l19,48r-5,l9,43r-4,l5,38,,34,,29,,24,,19,,14,5,10,9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98" o:spid="_x0000_s1120" style="position:absolute;left:156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qSfMQA&#10;AADdAAAADwAAAGRycy9kb3ducmV2LnhtbERPTWvCQBC9F/oflin0Vje2GDS6ipQW1EPBqIi3ITtm&#10;g9nZNLuN8d93CwVv83ifM1v0thYdtb5yrGA4SEAQF05XXCrY7z5fxiB8QNZYOyYFN/KwmD8+zDDT&#10;7spb6vJQihjCPkMFJoQmk9IXhiz6gWuII3d2rcUQYVtK3eI1httaviZJKi1WHBsMNvRuqLjkP1ZB&#10;bmj5cfzefXXD0dta8wkPK79R6vmpX05BBOrDXfzvXuk4P52k8Pd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aknzEAAAA3QAAAA8AAAAAAAAAAAAAAAAAmAIAAGRycy9k&#10;b3ducmV2LnhtbFBLBQYAAAAABAAEAPUAAACJAwAAAAA=&#10;" path="m24,r5,l33,5r5,l38,10r5,l43,14r5,5l48,24r,5l43,34r,4l38,43r-5,5l29,48r-5,l19,48r-5,l9,43r-4,l5,38,,34,,29,,24,,19,,14,5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599" o:spid="_x0000_s1121" style="position:absolute;left:1504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Y358QA&#10;AADdAAAADwAAAGRycy9kb3ducmV2LnhtbERPTWvCQBC9C/6HZYTedGNL1UZXkWLB9lBobCnehuyY&#10;DWZnY3Yb4793C4K3ebzPWaw6W4mWGl86VjAeJSCIc6dLLhR8796GMxA+IGusHJOCC3lYLfu9Baba&#10;nfmL2iwUIoawT1GBCaFOpfS5IYt+5GriyB1cYzFE2BRSN3iO4baSj0kykRZLjg0Ga3o1lB+zP6sg&#10;M7Te/J52n+34+eld8x5/tv5DqYdBt56DCNSFu/jm3uo4f/Iyhf9v4gl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WN+fEAAAA3QAAAA8AAAAAAAAAAAAAAAAAmAIAAGRycy9k&#10;b3ducmV2LnhtbFBLBQYAAAAABAAEAPUAAACJAwAAAAA=&#10;" path="m24,r5,l33,5r5,5l43,10r,4l48,19r,5l48,29r-5,5l43,38r-5,5l33,43r,5l29,48r-5,l19,48r-5,l9,43r-4,l,38,,34,,29,,24,,19,,14,,10r5,l9,5r5,l19,r5,xe" fillcolor="aqua" stroked="f">
                <v:path arrowok="t" o:connecttype="custom" o:connectlocs="15,0;18,0;20,3;20,3;23,6;26,6;26,9;29,12;29,15;29,18;26,21;26,24;23,27;20,27;20,30;18,30;15,30;11,30;8,30;5,27;3,27;0,24;0,21;0,18;0,15;0,12;0,9;0,6;3,6;5,3;8,3;11,0;15,0" o:connectangles="0,0,0,0,0,0,0,0,0,0,0,0,0,0,0,0,0,0,0,0,0,0,0,0,0,0,0,0,0,0,0,0,0"/>
                <o:lock v:ext="edit" aspectratio="t"/>
              </v:shape>
              <v:shape id="Freeform 1600" o:spid="_x0000_s1122" style="position:absolute;left:144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mjlccA&#10;AADdAAAADwAAAGRycy9kb3ducmV2LnhtbESPQWvCQBCF74X+h2UK3urGlopNXUWKBeuhYKxIb0N2&#10;mg3NzsbsGuO/7xwKvc3w3rz3zXw5+Eb11MU6sIHJOANFXAZbc2Xgc/92PwMVE7LFJjAZuFKE5eL2&#10;Zo65DRfeUV+kSkkIxxwNuJTaXOtYOvIYx6ElFu07dB6TrF2lbYcXCfeNfsiyqfZYszQ4bOnVUflT&#10;nL2BwtFqfTztP/rJ0+O75S88bOLWmNHdsHoBlWhI/+a/640V/Omz4Mo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Jo5XHAAAA3QAAAA8AAAAAAAAAAAAAAAAAmAIAAGRy&#10;cy9kb3ducmV2LnhtbFBLBQYAAAAABAAEAPUAAACMAwAAAAA=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01" o:spid="_x0000_s1123" style="position:absolute;left:1126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UGDsQA&#10;AADdAAAADwAAAGRycy9kb3ducmV2LnhtbERPTWvCQBC9F/wPywje6kZLRaOriFiwPRQaFfE2ZMds&#10;MDsbs2tM/323UOhtHu9zFqvOVqKlxpeOFYyGCQji3OmSCwWH/dvzFIQPyBorx6Tgmzyslr2nBaba&#10;PfiL2iwUIoawT1GBCaFOpfS5IYt+6GriyF1cYzFE2BRSN/iI4baS4ySZSIslxwaDNW0M5dfsbhVk&#10;htbb023/2Y5eX941n/G48x9KDfrdeg4iUBf+xX/unY7zJ7MZ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FBg7EAAAA3QAAAA8AAAAAAAAAAAAAAAAAmAIAAGRycy9k&#10;b3ducmV2LnhtbFBLBQYAAAAABAAEAPUAAACJAwAAAAA=&#10;" path="m24,r5,l33,5r5,l43,10r5,4l48,19r,5l48,29r,5l43,38r,5l38,43r-5,5l29,48r-5,l19,48r-5,l9,43,5,38,,34,,29,,24,,19,,14,5,10r4,l9,5r5,l19,r5,xe" fillcolor="aqua" stroked="f">
                <v:path arrowok="t" o:connecttype="custom" o:connectlocs="15,0;18,0;21,3;24,3;27,6;27,6;30,9;30,12;30,15;30,18;30,21;27,24;27,27;24,27;21,30;18,30;15,30;12,30;9,30;6,27;6,27;3,24;0,21;0,18;0,15;0,12;0,9;3,6;6,6;6,3;9,3;12,0;15,0" o:connectangles="0,0,0,0,0,0,0,0,0,0,0,0,0,0,0,0,0,0,0,0,0,0,0,0,0,0,0,0,0,0,0,0,0"/>
                <o:lock v:ext="edit" aspectratio="t"/>
              </v:shape>
              <v:shape id="Freeform 1602" o:spid="_x0000_s1124" style="position:absolute;left:11206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Q1iccA&#10;AADdAAAADwAAAGRycy9kb3ducmV2LnhtbESPQWvCQBCF74X+h2UEb3VjxVZSV5HSgu2hYKyItyE7&#10;zQazs2l2G+O/7xwKvc3w3rz3zXI9+Eb11MU6sIHpJANFXAZbc2Xgc/96twAVE7LFJjAZuFKE9er2&#10;Zom5DRfeUV+kSkkIxxwNuJTaXOtYOvIYJ6ElFu0rdB6TrF2lbYcXCfeNvs+yB+2xZmlw2NKzo/Jc&#10;/HgDhaPNy/F7/9FP57M3yyc8bOO7MePRsHkClWhI/+a/660V/MdM+OUbGUG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UNYnHAAAA3QAAAA8AAAAAAAAAAAAAAAAAmAIAAGRy&#10;cy9kb3ducmV2LnhtbFBLBQYAAAAABAAEAPUAAACMAwAAAAA=&#10;" path="m24,r5,l33,5r5,l38,10r5,l48,14r,5l48,24r,5l48,34r-5,4l38,43r-5,5l29,48r-5,l19,48r-5,l9,43r-4,l5,38,,34,,29,,24,,19,,14,5,10,9,5r5,l19,r5,xe" fillcolor="aqua" stroked="f">
                <v:path arrowok="t" o:connecttype="custom" o:connectlocs="15,0;18,0;20,3;23,3;23,6;26,6;29,9;29,12;29,15;29,18;29,21;26,24;23,27;23,27;20,30;18,30;15,30;11,30;8,30;5,27;3,27;3,24;0,21;0,18;0,15;0,12;0,9;3,6;3,6;5,3;8,3;11,0;15,0" o:connectangles="0,0,0,0,0,0,0,0,0,0,0,0,0,0,0,0,0,0,0,0,0,0,0,0,0,0,0,0,0,0,0,0,0"/>
                <o:lock v:ext="edit" aspectratio="t"/>
              </v:shape>
              <v:shape id="Freeform 1603" o:spid="_x0000_s1125" style="position:absolute;left:1114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iQEsQA&#10;AADdAAAADwAAAGRycy9kb3ducmV2LnhtbERPTWvCQBC9F/oflil4q5tUbCV1FSkK1oNgrIi3ITvN&#10;hmZn0+w2xn/vCgVv83ifM533thYdtb5yrCAdJiCIC6crLhV87VfPExA+IGusHZOCC3mYzx4fpphp&#10;d+YddXkoRQxhn6ECE0KTSekLQxb90DXEkft2rcUQYVtK3eI5httaviTJq7RYcWww2NCHoeIn/7MK&#10;ckOL5fF3v+3S8ehT8wkPa79RavDUL95BBOrDXfzvXus4/y1J4fZNPEHO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YkBLEAAAA3QAAAA8AAAAAAAAAAAAAAAAAmAIAAGRycy9k&#10;b3ducmV2LnhtbFBLBQYAAAAABAAEAPUAAACJAwAAAAA=&#10;" path="m24,r5,l33,5r5,5l43,10r,4l48,19r,5l48,29r-5,5l43,38r-5,5l33,43r,5l29,48r-5,l19,48r-5,l9,43r-4,l,38,,34,,29,,24,,19,,14,,10r5,l9,5r5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604" o:spid="_x0000_s1126" style="position:absolute;left:11084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AScIA&#10;AADdAAAADwAAAGRycy9kb3ducmV2LnhtbERPTWvDMAy9D/ofjAq7LU67sYa0bimDjea4NNCriNU4&#10;NJbT2Euyfz8PBrvp8T61O8y2EyMNvnWsYJWkIIhrp1tuFFTn96cMhA/IGjvHpOCbPBz2i4cd5tpN&#10;/EljGRoRQ9jnqMCE0OdS+tqQRZ+4njhyVzdYDBEOjdQDTjHcdnKdpq/SYsuxwWBPb4bqW/llFXzo&#10;S2XL04sp7m3xnElbFdhUSj0u5+MWRKA5/Iv/3Ccd52/SNfx+E0+Q+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yoBJwgAAAN0AAAAPAAAAAAAAAAAAAAAAAJgCAABkcnMvZG93&#10;bnJldi54bWxQSwUGAAAAAAQABAD1AAAAhwMAAAAA&#10;" path="m24,r5,l34,5r4,l43,10r5,l48,14r,5l53,24r-5,5l48,34r,4l43,43r-5,l34,48r-5,l24,48r-5,l15,43r-5,l5,38r,-4l5,29,,24,5,19r,-5l5,10r5,l15,5r4,l19,r5,xe" fillcolor="aqua" stroked="f">
                <v:path arrowok="t" o:connecttype="custom" o:connectlocs="15,0;18,0;21,3;24,3;27,6;30,6;30,9;30,12;33,15;30,18;30,21;30,24;27,27;24,27;21,30;18,30;15,30;12,30;12,30;9,27;6,27;3,24;3,21;3,18;0,15;3,12;3,9;3,6;6,6;9,3;12,3;12,0;15,0" o:connectangles="0,0,0,0,0,0,0,0,0,0,0,0,0,0,0,0,0,0,0,0,0,0,0,0,0,0,0,0,0,0,0,0,0"/>
                <o:lock v:ext="edit" aspectratio="t"/>
              </v:shape>
              <v:shape id="Freeform 1605" o:spid="_x0000_s1127" style="position:absolute;left:11025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ar/sQA&#10;AADdAAAADwAAAGRycy9kb3ducmV2LnhtbERPTWvCQBC9F/oflil4qxsrWomuIkVBPRSMluJtyE6z&#10;odnZmF1j/PduQehtHu9zZovOVqKlxpeOFQz6CQji3OmSCwXHw/p1AsIHZI2VY1JwIw+L+fPTDFPt&#10;rrynNguFiCHsU1RgQqhTKX1uyKLvu5o4cj+usRgibAqpG7zGcFvJtyQZS4slxwaDNX0Yyn+zi1WQ&#10;GVquvs+Hz3YwGm41n/Br43dK9V665RREoC78ix/ujY7z35Mh/H0TT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Gq/7EAAAA3QAAAA8AAAAAAAAAAAAAAAAAmAIAAGRycy9k&#10;b3ducmV2LnhtbFBLBQYAAAAABAAEAPUAAACJAwAAAAA=&#10;" path="m24,r5,l34,5r5,l43,10r5,4l48,19r,5l48,29r,5l43,38r,5l39,43r-5,5l29,48r-5,l19,48r-4,l10,43,5,38r,-4l,29,,24,,19,5,14r,-4l10,10r,-5l15,5,19,r5,xe" fillcolor="aqua" stroked="f">
                <v:path arrowok="t" o:connecttype="custom" o:connectlocs="15,0;18,0;21,3;24,3;26,6;26,6;29,9;29,12;29,15;29,18;29,21;26,24;26,27;24,27;21,30;18,30;15,30;11,30;9,30;6,27;6,27;3,24;3,21;0,18;0,15;0,12;3,9;3,6;6,6;6,3;9,3;11,0;15,0" o:connectangles="0,0,0,0,0,0,0,0,0,0,0,0,0,0,0,0,0,0,0,0,0,0,0,0,0,0,0,0,0,0,0,0,0"/>
                <o:lock v:ext="edit" aspectratio="t"/>
              </v:shape>
              <v:shape id="Freeform 1606" o:spid="_x0000_s1128" style="position:absolute;left:1096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8zisQA&#10;AADdAAAADwAAAGRycy9kb3ducmV2LnhtbERPS2vCQBC+F/oflil4qxvroyV1FREF9SAYW0pvQ3aa&#10;Dc3Oxuwa4793hUJv8/E9ZzrvbCVaanzpWMGgn4Agzp0uuVDwcVw/v4HwAVlj5ZgUXMnDfPb4MMVU&#10;uwsfqM1CIWII+xQVmBDqVEqfG7Lo+64mjtyPayyGCJtC6gYvMdxW8iVJJtJiybHBYE1LQ/lvdrYK&#10;MkOL1dfpuG8H4+FW8zd+bvxOqd5Tt3gHEagL/+I/90bH+a/JCO7fxBPk7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vM4rEAAAA3QAAAA8AAAAAAAAAAAAAAAAAmAIAAGRycy9k&#10;b3ducmV2LnhtbFBLBQYAAAAABAAEAPUAAACJAwAAAAA=&#10;" path="m24,r5,l34,5r5,l43,10r5,4l48,19r,5l48,29r,5l43,38r,5l39,43r-5,5l29,48r-5,l19,48r-4,l10,43r-5,l5,38,,34,,29,,24,,19,,14,5,10,10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07" o:spid="_x0000_s1129" style="position:absolute;left:1090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OWEcQA&#10;AADdAAAADwAAAGRycy9kb3ducmV2LnhtbERPTWvCQBC9F/oflil4qxsrWomuIkVBPRSMluJtyE6z&#10;odnZmF1j/PduQehtHu9zZovOVqKlxpeOFQz6CQji3OmSCwXHw/p1AsIHZI2VY1JwIw+L+fPTDFPt&#10;rrynNguFiCHsU1RgQqhTKX1uyKLvu5o4cj+usRgibAqpG7zGcFvJtyQZS4slxwaDNX0Yyn+zi1WQ&#10;GVquvs+Hz3YwGm41n/Br43dK9V665RREoC78ix/ujY7z35MR/H0TT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jlhHEAAAA3QAAAA8AAAAAAAAAAAAAAAAAmAIAAGRycy9k&#10;b3ducmV2LnhtbFBLBQYAAAAABAAEAPUAAACJAwAAAAA=&#10;" path="m24,r5,l34,5r5,l39,10r4,l48,14r,5l48,24r,5l48,34r-5,4l39,43r-5,5l29,48r-5,l19,48r-4,l10,43r-5,l5,38,,34,,29,,24,,19,,14,5,10,10,5r5,l19,r5,xe" fillcolor="aqua" stroked="f">
                <v:path arrowok="t" o:connecttype="custom" o:connectlocs="15,0;18,0;21,3;24,3;24,6;27,6;30,9;30,12;30,15;30,18;30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08" o:spid="_x0000_s1130" style="position:absolute;left:1084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EIZsQA&#10;AADdAAAADwAAAGRycy9kb3ducmV2LnhtbERPTWvCQBC9C/6HZQRvurFFW1JXkdKCehBMWkpvQ3aa&#10;Dc3Optk1xn/vCkJv83ifs1z3thYdtb5yrGA2TUAQF05XXCr4yN8nzyB8QNZYOyYFF/KwXg0HS0y1&#10;O/ORuiyUIoawT1GBCaFJpfSFIYt+6hriyP241mKIsC2lbvEcw20tH5JkIS1WHBsMNvRqqPjNTlZB&#10;Zmjz9vWXH7rZ/HGn+Rs/t36v1HjUb15ABOrDv/ju3uo4/ylZwO2beIJ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xCGbEAAAA3QAAAA8AAAAAAAAAAAAAAAAAmAIAAGRycy9k&#10;b3ducmV2LnhtbFBLBQYAAAAABAAEAPUAAACJAwAAAAA=&#10;" path="m24,r5,l34,5r5,5l43,10r,4l48,19r,5l48,29r-5,5l43,38r-4,5l34,43r,5l29,48r-5,l19,48r-4,l10,43r-5,l,38,,34,,29,,24,,19,,14,,10r5,l10,5r5,l19,r5,xe" fillcolor="aqua" stroked="f">
                <v:path arrowok="t" o:connecttype="custom" o:connectlocs="15,0;18,0;21,3;21,3;24,6;26,6;26,9;29,12;29,15;29,18;26,21;26,24;24,27;21,27;21,30;18,30;15,30;11,30;9,30;6,27;3,27;0,24;0,21;0,18;0,15;0,12;0,9;0,6;3,6;6,3;9,3;11,0;15,0" o:connectangles="0,0,0,0,0,0,0,0,0,0,0,0,0,0,0,0,0,0,0,0,0,0,0,0,0,0,0,0,0,0,0,0,0"/>
                <o:lock v:ext="edit" aspectratio="t"/>
              </v:shape>
              <v:shape id="Freeform 1609" o:spid="_x0000_s1131" style="position:absolute;left:10785;top:16194;width:32;height:30;visibility:visible;mso-wrap-style:square;v-text-anchor:top" coordsize="52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3LOsAA&#10;AADdAAAADwAAAGRycy9kb3ducmV2LnhtbESPzQrCMBCE74LvEFbwpqkeVKpRRBEET/4cPK7N2hab&#10;TWyi1rc3guBtl5n5dna2aEwlnlT70rKCQT8BQZxZXXKu4HTc9CYgfEDWWFkmBW/ysJi3WzNMtX3x&#10;np6HkIsIYZ+igiIEl0rps4IM+r51xFG72tpgiGudS13jK8JNJYdJMpIGS44XCnS0Kii7HR4mUlyw&#10;q/Pytjv7+8W55pr5dTVRqttpllMQgZrwN//SWx3rj5MxfL+JI8j5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83LOsAAAADdAAAADwAAAAAAAAAAAAAAAACYAgAAZHJzL2Rvd25y&#10;ZXYueG1sUEsFBgAAAAAEAAQA9QAAAIUDAAAAAA==&#10;" path="m24,r4,l33,5r5,l43,10r4,l47,14r,5l52,24r-5,5l47,34r,4l43,43r-5,l33,48r-5,l24,48r-5,l14,48r,-5l9,43,4,38r,-4l4,29,,24,4,19r,-5l4,10r5,l14,5,19,r5,xe" fillcolor="aqua" stroked="f">
                <v:path arrowok="t" o:connecttype="custom" o:connectlocs="15,0;17,0;20,3;23,3;26,6;29,6;29,9;29,12;32,15;29,18;29,21;29,24;26,27;23,27;20,30;17,30;15,30;12,30;9,30;9,27;6,27;2,24;2,21;2,18;0,15;2,12;2,9;2,6;6,6;9,3;9,3;12,0;15,0" o:connectangles="0,0,0,0,0,0,0,0,0,0,0,0,0,0,0,0,0,0,0,0,0,0,0,0,0,0,0,0,0,0,0,0,0"/>
                <o:lock v:ext="edit" aspectratio="t"/>
              </v:shape>
              <v:shape id="Freeform 1610" o:spid="_x0000_s1132" style="position:absolute;left:10726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I5j8cA&#10;AADdAAAADwAAAGRycy9kb3ducmV2LnhtbESPQWvCQBCF74X+h2UEb3VjxVZSV5HSgu2hYKyItyE7&#10;zQazs2l2G+O/7xwKvc3w3rz3zXI9+Eb11MU6sIHpJANFXAZbc2Xgc/96twAVE7LFJjAZuFKE9er2&#10;Zom5DRfeUV+kSkkIxxwNuJTaXOtYOvIYJ6ElFu0rdB6TrF2lbYcXCfeNvs+yB+2xZmlw2NKzo/Jc&#10;/HgDhaPNy/F7/9FP57M3yyc8bOO7MePRsHkClWhI/+a/660V/MdMcOUbGUG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iOY/HAAAA3QAAAA8AAAAAAAAAAAAAAAAAmAIAAGRy&#10;cy9kb3ducmV2LnhtbFBLBQYAAAAABAAEAPUAAACMAwAAAAA=&#10;" path="m24,r4,l33,5r5,l43,10r5,4l48,19r,5l48,29r,5l43,38r,5l38,43r-5,5l28,48r-4,l19,48r-5,l9,43,4,38r,-4l,29,,24,,19,4,14r,-4l9,10,9,5r5,l19,r5,xe" fillcolor="aqua" stroked="f">
                <v:path arrowok="t" o:connecttype="custom" o:connectlocs="15,0;17,0;20,3;23,3;26,6;26,6;29,9;29,12;29,15;29,18;29,21;26,24;26,27;23,27;20,30;17,30;15,30;11,30;8,30;5,27;5,27;2,24;2,21;0,18;0,15;0,12;2,9;2,6;5,6;5,3;8,3;11,0;15,0" o:connectangles="0,0,0,0,0,0,0,0,0,0,0,0,0,0,0,0,0,0,0,0,0,0,0,0,0,0,0,0,0,0,0,0,0"/>
                <o:lock v:ext="edit" aspectratio="t"/>
              </v:shape>
              <v:shape id="Freeform 1611" o:spid="_x0000_s1133" style="position:absolute;left:1066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6cFMQA&#10;AADdAAAADwAAAGRycy9kb3ducmV2LnhtbERPTWvCQBC9F/oflil4qxsrapu6ioiCehCMLaW3ITvN&#10;hmZnY3aN8d+7QqG3ebzPmc47W4mWGl86VjDoJyCIc6dLLhR8HNfPryB8QNZYOSYFV/Iwnz0+TDHV&#10;7sIHarNQiBjCPkUFJoQ6ldLnhiz6vquJI/fjGoshwqaQusFLDLeVfEmSsbRYcmwwWNPSUP6bna2C&#10;zNBi9XU67tvBaLjV/I2fG79TqvfULd5BBOrCv/jPvdFx/iR5g/s38QQ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unBTEAAAA3QAAAA8AAAAAAAAAAAAAAAAAmAIAAGRycy9k&#10;b3ducmV2LnhtbFBLBQYAAAAABAAEAPUAAACJAwAAAAA=&#10;" path="m24,r4,l33,5r5,l43,10r5,4l48,19r,5l48,29r,5l43,38r,5l38,43r-5,5l28,48r-4,l19,48r-5,l9,43r-5,l4,38,,34,,29,,24,,19,,14,4,10,9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12" o:spid="_x0000_s1134" style="position:absolute;left:1060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2jVMcA&#10;AADdAAAADwAAAGRycy9kb3ducmV2LnhtbESPQUvDQBCF74L/YRnBm92kUpXYbSnSQu1BaKqItyE7&#10;ZoPZ2TS7pum/7xwEbzO8N+99M1+OvlUD9bEJbCCfZKCIq2Abrg28HzZ3T6BiQrbYBiYDZ4qwXFxf&#10;zbGw4cR7GspUKwnhWKABl1JXaB0rRx7jJHTEon2H3mOSta+17fEk4b7V0yx70B4blgaHHb04qn7K&#10;X2+gdLRafx4Pb0M+u3+1/IUf27gz5vZmXD2DSjSmf/Pf9dYK/mMu/PKNjK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No1THAAAA3QAAAA8AAAAAAAAAAAAAAAAAmAIAAGRy&#10;cy9kb3ducmV2LnhtbFBLBQYAAAAABAAEAPUAAACMAwAAAAA=&#10;" path="m24,r4,l33,5r5,l38,10r5,l43,14r5,5l48,24r,5l43,34r,4l38,43r-5,5l28,48r-4,l19,48r-5,l9,43r-5,l4,38,,34,,29,,24,,19,,14,4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13" o:spid="_x0000_s1135" style="position:absolute;left:1054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EGz8QA&#10;AADdAAAADwAAAGRycy9kb3ducmV2LnhtbERPTWvCQBC9F/wPywi91U0s1RJdRaQF24NgtJTehuyY&#10;DWZnY3Yb03/fFQRv83ifM1/2thYdtb5yrCAdJSCIC6crLhUc9u9PryB8QNZYOyYFf+RhuRg8zDHT&#10;7sI76vJQihjCPkMFJoQmk9IXhiz6kWuII3d0rcUQYVtK3eIlhttajpNkIi1WHBsMNrQ2VJzyX6sg&#10;N7R6+z7vt1368vyh+Qe/Nv5Tqcdhv5qBCNSHu/jm3ug4f5qmcP0mni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BBs/EAAAA3QAAAA8AAAAAAAAAAAAAAAAAmAIAAGRycy9k&#10;b3ducmV2LnhtbFBLBQYAAAAABAAEAPUAAACJAwAAAAA=&#10;" path="m24,r4,l33,5r5,5l43,10r,4l48,19r,5l48,29r-5,5l43,38r-5,5l33,43r,5l28,48r-4,l19,48r-5,l9,43r-5,l,38,,34,,29,,24,,19,,14,,10r4,l9,5r5,l19,r5,xe" fillcolor="aqua" stroked="f">
                <v:path arrowok="t" o:connecttype="custom" o:connectlocs="15,0;17,0;20,3;20,3;23,6;26,6;26,9;29,12;29,15;29,18;26,21;26,24;23,27;20,27;20,30;17,30;15,30;11,30;8,30;5,27;2,27;0,24;0,21;0,18;0,15;0,12;0,9;0,6;2,6;5,3;8,3;11,0;15,0" o:connectangles="0,0,0,0,0,0,0,0,0,0,0,0,0,0,0,0,0,0,0,0,0,0,0,0,0,0,0,0,0,0,0,0,0"/>
                <o:lock v:ext="edit" aspectratio="t"/>
              </v:shape>
              <v:shape id="Freeform 1614" o:spid="_x0000_s1136" style="position:absolute;left:1048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OYuMQA&#10;AADdAAAADwAAAGRycy9kb3ducmV2LnhtbERPTWvCQBC9C/0PyxS86SZKq0RXEWnB9lAwKuJtyE6z&#10;odnZmN3G9N93CwVv83ifs1z3thYdtb5yrCAdJyCIC6crLhUcD6+jOQgfkDXWjknBD3lYrx4GS8y0&#10;u/GeujyUIoawz1CBCaHJpPSFIYt+7BriyH261mKIsC2lbvEWw20tJ0nyLC1WHBsMNrQ1VHzl31ZB&#10;bmjzcr4ePrr0afqm+YKnnX9XavjYbxYgAvXhLv5373ScP0sn8PdNP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TmLjEAAAA3QAAAA8AAAAAAAAAAAAAAAAAmAIAAGRycy9k&#10;b3ducmV2LnhtbFBLBQYAAAAABAAEAPUAAACJAwAAAAA=&#10;" path="m24,r5,l33,5r5,l43,10r5,l48,14r,5l48,24r,5l48,34r,4l43,43r-5,l33,48r-4,l24,48r-5,l14,48r,-5l10,43,5,38r,-4l,29,,24,,19,5,14r,-4l10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15" o:spid="_x0000_s1137" style="position:absolute;left:1042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89I8QA&#10;AADdAAAADwAAAGRycy9kb3ducmV2LnhtbERPTWvCQBC9C/6HZYTedBPFVlJXEWnBeigYFeltyE6z&#10;odnZNLuN8d+7hUJv83ifs1z3thYdtb5yrCCdJCCIC6crLhWcjq/jBQgfkDXWjknBjTysV8PBEjPt&#10;rnygLg+liCHsM1RgQmgyKX1hyKKfuIY4cp+utRgibEupW7zGcFvLaZI8SosVxwaDDW0NFV/5j1WQ&#10;G9q8XL6P7106n71p/sDzzu+Vehj1m2cQgfrwL/5z73Sc/5TO4PebeIJ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fPSPEAAAA3QAAAA8AAAAAAAAAAAAAAAAAmAIAAGRycy9k&#10;b3ducmV2LnhtbFBLBQYAAAAABAAEAPUAAACJAwAAAAA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16" o:spid="_x0000_s1138" style="position:absolute;left:1036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alV8UA&#10;AADdAAAADwAAAGRycy9kb3ducmV2LnhtbERPTWvCQBC9C/0PyxS81U2qbSV1FREF24PQpFJ6G7LT&#10;bGh2NmbXmP77bqHgbR7vcxarwTaip87XjhWkkwQEcel0zZWC92J3NwfhA7LGxjEp+CEPq+XNaIGZ&#10;dhd+oz4PlYgh7DNUYEJoMyl9aciin7iWOHJfrrMYIuwqqTu8xHDbyPskeZQWa44NBlvaGCq/87NV&#10;kBtabz9OxaFPH6Yvmj/xuPevSo1vh/UziEBDuIr/3Xsd5z+lM/j7Jp4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NqVXxQAAAN0AAAAPAAAAAAAAAAAAAAAAAJgCAABkcnMv&#10;ZG93bnJldi54bWxQSwUGAAAAAAQABAD1AAAAigMAAAAA&#10;" path="m24,r5,l34,5r4,l43,10r5,4l48,19r,5l48,29r,5l43,38r,5l38,43r-4,5l29,48r-5,l19,48r-5,l10,43r-5,l5,38,,34,,29,,24,,19,,14,5,10,10,5r4,l19,r5,xe" fillcolor="aqua" stroked="f">
                <v:path arrowok="t" o:connecttype="custom" o:connectlocs="15,0;18,0;21,3;23,3;26,6;26,6;29,9;29,12;29,15;29,18;29,21;26,24;26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617" o:spid="_x0000_s1139" style="position:absolute;left:1030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oAzMQA&#10;AADdAAAADwAAAGRycy9kb3ducmV2LnhtbERPTWvCQBC9C/6HZYTedBOLraSuItKCeigYFeltyE6z&#10;odnZNLuN8d+7hUJv83ifs1j1thYdtb5yrCCdJCCIC6crLhWcjm/jOQgfkDXWjknBjTyslsPBAjPt&#10;rnygLg+liCHsM1RgQmgyKX1hyKKfuIY4cp+utRgibEupW7zGcFvLaZI8SYsVxwaDDW0MFV/5j1WQ&#10;G1q/Xr6P7106e9xp/sDz1u+Vehj16xcQgfrwL/5zb3Wc/5zO4Pebe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6AMzEAAAA3Q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18" o:spid="_x0000_s1140" style="position:absolute;left:1024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ieu8QA&#10;AADdAAAADwAAAGRycy9kb3ducmV2LnhtbERPTWvCQBC9F/wPywi91U1atBJdRUoL6qFgVMTbkB2z&#10;wexsmt3G+O+7hUJv83ifM1/2thYdtb5yrCAdJSCIC6crLhUc9h9PUxA+IGusHZOCO3lYLgYPc8y0&#10;u/GOujyUIoawz1CBCaHJpPSFIYt+5BriyF1cazFE2JZSt3iL4baWz0kykRYrjg0GG3ozVFzzb6sg&#10;N7R6P33tP7t0/LLRfMbj2m+Vehz2qxmIQH34F/+51zrOf00n8PtNPEE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nrvEAAAA3QAAAA8AAAAAAAAAAAAAAAAAmAIAAGRycy9k&#10;b3ducmV2LnhtbFBLBQYAAAAABAAEAPUAAACJAwAAAAA=&#10;" path="m24,r5,l34,5r4,5l43,10r,4l48,19r,5l48,29r-5,5l43,38r-5,5l34,43r,5l29,48r-5,l19,48r-5,l10,43r-5,l,38,,34,,29,,24,,19,,14,,10r5,l10,5r4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619" o:spid="_x0000_s1141" style="position:absolute;left:10186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Q7IMQA&#10;AADdAAAADwAAAGRycy9kb3ducmV2LnhtbERPTWvCQBC9F/wPyxR6q5u0tJboKiIK6qFgtIi3ITtm&#10;Q7OzaXaN6b93CwVv83ifM5n1thYdtb5yrCAdJiCIC6crLhUc9qvnDxA+IGusHZOCX/Iwmw4eJphp&#10;d+UddXkoRQxhn6ECE0KTSekLQxb90DXEkTu71mKIsC2lbvEaw20tX5LkXVqsODYYbGhhqPjOL1ZB&#10;bmi+PP7sP7v07XWj+YRfa79V6umxn49BBOrDXfzvXus4f5SO4O+beIK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kOyDEAAAA3QAAAA8AAAAAAAAAAAAAAAAAmAIAAGRycy9k&#10;b3ducmV2LnhtbFBLBQYAAAAABAAEAPUAAACJAwAAAAA=&#10;" path="m24,r5,l34,5r5,l43,10r5,l48,14r,5l48,24r,5l48,34r,4l43,43r-4,l34,48r-5,l24,48r-4,l15,48r,-5l10,43,5,38r,-4l,29,,24,,19,5,14r,-4l10,10,15,5,20,r4,xe" fillcolor="aqua" stroked="f">
                <v:path arrowok="t" o:connecttype="custom" o:connectlocs="15,0;18,0;21,3;24,3;26,6;29,6;29,9;29,12;29,15;29,18;29,21;29,24;26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20" o:spid="_x0000_s1142" style="position:absolute;left:1012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uvUscA&#10;AADdAAAADwAAAGRycy9kb3ducmV2LnhtbESPQUvDQBCF74L/YRnBm92kUpXYbSnSQu1BaKqItyE7&#10;ZoPZ2TS7pum/7xwEbzO8N+99M1+OvlUD9bEJbCCfZKCIq2Abrg28HzZ3T6BiQrbYBiYDZ4qwXFxf&#10;zbGw4cR7GspUKwnhWKABl1JXaB0rRx7jJHTEon2H3mOSta+17fEk4b7V0yx70B4blgaHHb04qn7K&#10;X2+gdLRafx4Pb0M+u3+1/IUf27gz5vZmXD2DSjSmf/Pf9dYK/mMuuPKNjK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7r1LHAAAA3QAAAA8AAAAAAAAAAAAAAAAAmAIAAGRy&#10;cy9kb3ducmV2LnhtbFBLBQYAAAAABAAEAPUAAACMAwAAAAA=&#10;" path="m24,r5,l34,5r5,l44,10r4,4l48,19r,5l48,29r,5l44,38r,5l39,43r-5,5l29,48r-5,l20,48r-5,l10,43,5,38r,-4l,29,,24,,19,5,14r,-4l10,10r,-5l15,5,20,r4,xe" fillcolor="aqua" stroked="f">
                <v:path arrowok="t" o:connecttype="custom" o:connectlocs="15,0;18,0;21,3;24,3;28,6;28,6;30,9;30,12;30,15;30,18;30,21;28,24;28,27;24,27;21,30;18,30;15,30;13,30;9,30;6,27;6,27;3,24;3,21;0,18;0,15;0,12;3,9;3,6;6,6;6,3;9,3;13,0;15,0" o:connectangles="0,0,0,0,0,0,0,0,0,0,0,0,0,0,0,0,0,0,0,0,0,0,0,0,0,0,0,0,0,0,0,0,0"/>
                <o:lock v:ext="edit" aspectratio="t"/>
              </v:shape>
              <v:shape id="Freeform 1621" o:spid="_x0000_s1143" style="position:absolute;left:1006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cKycUA&#10;AADdAAAADwAAAGRycy9kb3ducmV2LnhtbERPTWvCQBC9C/0PyxS81U0qtjV1FREF24PQpFJ6G7LT&#10;bGh2NmbXmP77bqHgbR7vcxarwTaip87XjhWkkwQEcel0zZWC92J39wTCB2SNjWNS8EMeVsub0QIz&#10;7S78Rn0eKhFD2GeowITQZlL60pBFP3EtceS+XGcxRNhVUnd4ieG2kfdJ8iAt1hwbDLa0MVR+52er&#10;IDe03n6cikOfzqYvmj/xuPevSo1vh/UziEBDuIr/3Xsd5z+mc/j7Jp4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NwrJxQAAAN0AAAAPAAAAAAAAAAAAAAAAAJgCAABkcnMv&#10;ZG93bnJldi54bWxQSwUGAAAAAAQABAD1AAAAigMAAAAA&#10;" path="m24,r5,l34,5r5,l44,10r4,4l48,19r,5l48,29r,5l44,38r,5l39,43r-5,5l29,48r-5,l20,48r-5,l10,43r-5,l5,38,,34,,29,,24,,19,,14,5,10,10,5r5,l20,r4,xe" fillcolor="aqua" stroked="f">
                <v:path arrowok="t" o:connecttype="custom" o:connectlocs="15,0;18,0;21,3;24,3;28,6;28,6;30,9;30,12;30,15;30,18;30,21;28,24;28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622" o:spid="_x0000_s1144" style="position:absolute;left:1000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Fp6ccA&#10;AADdAAAADwAAAGRycy9kb3ducmV2LnhtbESPQWvCQBCF74X+h2UKvdWNFluJriKlBeuh0KiItyE7&#10;zYZmZ9PsNsZ/7xwKvc3w3rz3zWI1+Eb11MU6sIHxKANFXAZbc2Vgv3t7mIGKCdliE5gMXCjCanl7&#10;s8DchjN/Ul+kSkkIxxwNuJTaXOtYOvIYR6ElFu0rdB6TrF2lbYdnCfeNnmTZk/ZYszQ4bOnFUfld&#10;/HoDhaP16/Fn99GPp4/vlk942MStMfd3w3oOKtGQ/s1/1xsr+M8T4ZdvZAS9v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haenHAAAA3QAAAA8AAAAAAAAAAAAAAAAAmAIAAGRy&#10;cy9kb3ducmV2LnhtbFBLBQYAAAAABAAEAPUAAACMAwAAAAA=&#10;" path="m24,r5,l34,5r5,l39,10r5,l44,14r4,5l48,24r,5l44,34r,4l39,43r-5,5l29,48r-5,l20,48r-5,l10,43r-5,l5,38,,34,,29,,24,,19,,14,5,10,10,5r5,l20,r4,xe" fillcolor="aqua" stroked="f">
                <v:path arrowok="t" o:connecttype="custom" o:connectlocs="15,0;18,0;21,3;24,3;24,6;27,6;27,9;29,12;29,15;29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23" o:spid="_x0000_s1145" style="position:absolute;left:994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3McsQA&#10;AADdAAAADwAAAGRycy9kb3ducmV2LnhtbERPTWvCQBC9C/0PyxS86SZKq0RXEWnB9lAwKuJtyE6z&#10;odnZmN3G9N93CwVv83ifs1z3thYdtb5yrCAdJyCIC6crLhUcD6+jOQgfkDXWjknBD3lYrx4GS8y0&#10;u/GeujyUIoawz1CBCaHJpPSFIYt+7BriyH261mKIsC2lbvEWw20tJ0nyLC1WHBsMNrQ1VHzl31ZB&#10;bmjzcr4ePrr0afqm+YKnnX9XavjYbxYgAvXhLv5373ScP5uk8PdNP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tzHLEAAAA3QAAAA8AAAAAAAAAAAAAAAAAmAIAAGRycy9k&#10;b3ducmV2LnhtbFBLBQYAAAAABAAEAPUAAACJAwAAAAA=&#10;" path="m24,r5,l34,5r5,5l44,10r,4l48,19r,5l48,29r-4,5l44,38r-5,5l34,43r,5l29,48r-5,l20,48r-5,l10,43r-5,l,38,,34,,29,,24,,19,,14,,10r5,l10,5r5,l20,r4,xe" fillcolor="aqua" stroked="f">
                <v:path arrowok="t" o:connecttype="custom" o:connectlocs="15,0;18,0;21,3;21,3;24,6;28,6;28,9;30,12;30,15;30,18;28,21;28,24;24,27;21,27;21,30;18,30;15,30;13,30;9,30;6,27;3,27;0,24;0,21;0,18;0,15;0,12;0,9;0,6;3,6;6,3;9,3;13,0;15,0" o:connectangles="0,0,0,0,0,0,0,0,0,0,0,0,0,0,0,0,0,0,0,0,0,0,0,0,0,0,0,0,0,0,0,0,0"/>
                <o:lock v:ext="edit" aspectratio="t"/>
              </v:shape>
              <v:shape id="Freeform 1624" o:spid="_x0000_s1146" style="position:absolute;left:9886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9SBcQA&#10;AADdAAAADwAAAGRycy9kb3ducmV2LnhtbERPTWvCQBC9C/6HZQRvujHSVqKriLRgeygYFfE2ZKfZ&#10;0OxszG5j+u+7hUJv83ifs9r0thYdtb5yrGA2TUAQF05XXCo4HV8mCxA+IGusHZOCb/KwWQ8HK8y0&#10;u/OBujyUIoawz1CBCaHJpPSFIYt+6hriyH241mKIsC2lbvEew20t0yR5lBYrjg0GG9oZKj7zL6sg&#10;N7R9vtyO793sYf6q+YrnvX9Tajzqt0sQgfrwL/5z73Wc/5Sm8PtNPE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z/UgXEAAAA3QAAAA8AAAAAAAAAAAAAAAAAmAIAAGRycy9k&#10;b3ducmV2LnhtbFBLBQYAAAAABAAEAPUAAACJ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25" o:spid="_x0000_s1147" style="position:absolute;left:982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P3nsQA&#10;AADdAAAADwAAAGRycy9kb3ducmV2LnhtbERPS2vCQBC+F/oflhF6qxsVH6SuIsWC7UFoVMTbkJ1m&#10;g9nZmN3G+O+7gtDbfHzPmS87W4mWGl86VjDoJyCIc6dLLhTsdx+vMxA+IGusHJOCG3lYLp6f5phq&#10;d+VvarNQiBjCPkUFJoQ6ldLnhiz6vquJI/fjGoshwqaQusFrDLeVHCbJRFosOTYYrOndUH7Ofq2C&#10;zNBqfbzstu1gPPrUfMLDxn8p9dLrVm8gAnXhX/xwb3ScPx2O4P5NPEE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z957EAAAA3QAAAA8AAAAAAAAAAAAAAAAAmAIAAGRycy9k&#10;b3ducmV2LnhtbFBLBQYAAAAABAAEAPUAAACJAwAAAAA=&#10;" path="m24,r5,l33,5r5,l43,10r5,4l48,19r,5l48,29r,5l43,38r,5l38,43r-5,5l29,48r-5,l19,48r-5,l9,43,5,38r,-4l,29,,24,,19,5,14r,-4l9,10,9,5r5,l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26" o:spid="_x0000_s1148" style="position:absolute;left:976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pv6sQA&#10;AADdAAAADwAAAGRycy9kb3ducmV2LnhtbERPTWvCQBC9C/6HZQq96UatbYmuIsWC9SAYW4q3ITvN&#10;BrOzaXYb03/vCoK3ebzPmS87W4mWGl86VjAaJiCIc6dLLhR8Ht4HryB8QNZYOSYF/+Rhuej35phq&#10;d+Y9tVkoRAxhn6ICE0KdSulzQxb90NXEkftxjcUQYVNI3eA5httKjpPkWVosOTYYrOnNUH7K/qyC&#10;zNBq/f172LWj6eRD8xG/Nn6r1ONDt5qBCNSFu/jm3ug4/2X8BNdv4gl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ab+rEAAAA3QAAAA8AAAAAAAAAAAAAAAAAmAIAAGRycy9k&#10;b3ducmV2LnhtbFBLBQYAAAAABAAEAPUAAACJAwAAAAA=&#10;" path="m24,r5,l33,5r5,l43,10r5,4l48,19r,5l48,29r,5l43,38r,5l38,43r-5,5l29,48r-5,l19,48r-5,l9,43r-4,l5,38,,34,,29,,24,,19,,14,5,10,9,5r5,l19,r5,xe" fillcolor="aqua" stroked="f">
                <v:path arrowok="t" o:connecttype="custom" o:connectlocs="15,0;18,0;20,3;23,3;26,6;26,6;29,9;29,12;29,15;29,18;29,21;26,24;26,27;23,27;20,30;18,30;15,30;11,30;8,30;5,27;3,27;3,24;0,21;0,18;0,15;0,12;0,9;3,6;3,6;5,3;8,3;11,0;15,0" o:connectangles="0,0,0,0,0,0,0,0,0,0,0,0,0,0,0,0,0,0,0,0,0,0,0,0,0,0,0,0,0,0,0,0,0"/>
                <o:lock v:ext="edit" aspectratio="t"/>
              </v:shape>
              <v:shape id="Freeform 1627" o:spid="_x0000_s1149" style="position:absolute;left:970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bKccQA&#10;AADdAAAADwAAAGRycy9kb3ducmV2LnhtbERPTWvCQBC9C/0PyxS86UaLWlJXkWJBPRSMltLbkJ1m&#10;Q7OzMbvG+O/dguBtHu9z5svOVqKlxpeOFYyGCQji3OmSCwXHw8fgFYQPyBorx6TgSh6Wi6feHFPt&#10;LrynNguFiCHsU1RgQqhTKX1uyKIfupo4cr+usRgibAqpG7zEcFvJcZJMpcWSY4PBmt4N5X/Z2SrI&#10;DK3W36fDZzuavGw1/+DXxu+U6j93qzcQgbrwEN/dGx3nz8YT+P8mni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WynHEAAAA3QAAAA8AAAAAAAAAAAAAAAAAmAIAAGRycy9k&#10;b3ducmV2LnhtbFBLBQYAAAAABAAEAPUAAACJAwAAAAA=&#10;" path="m24,r5,l33,5r5,l38,10r5,l43,14r5,5l48,24r,5l43,34r,4l38,43r-5,5l29,48r-5,l19,48r-5,l9,43r-4,l5,38,,34,,29,,24,,19,,14,5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28" o:spid="_x0000_s1150" style="position:absolute;left:9649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RUBsQA&#10;AADdAAAADwAAAGRycy9kb3ducmV2LnhtbERPTWvCQBC9C/6HZQq96UaltkRXEalgexBMWkpvQ3bM&#10;hmZn0+w2pv/eFQRv83ifs1z3thYdtb5yrGAyTkAQF05XXCr4yHejFxA+IGusHZOCf/KwXg0HS0y1&#10;O/ORuiyUIoawT1GBCaFJpfSFIYt+7BriyJ1cazFE2JZSt3iO4baW0ySZS4sVxwaDDW0NFT/Zn1WQ&#10;Gdq8fv3mh27yNHvT/I2fe/+u1ONDv1mACNSHu/jm3us4/3k6h+s38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EVAbEAAAA3QAAAA8AAAAAAAAAAAAAAAAAmAIAAGRycy9k&#10;b3ducmV2LnhtbFBLBQYAAAAABAAEAPUAAACJAwAAAAA=&#10;" path="m24,r5,l33,5r5,5l43,10r,4l48,19r,5l48,29r-5,5l43,38r-5,5l33,43r,5l29,48r-5,l19,48r-5,l9,43r-4,l,38,,34,,29,,24,,19,,14,,10r5,l9,5r5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629" o:spid="_x0000_s1151" style="position:absolute;left:9587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jxncQA&#10;AADdAAAADwAAAGRycy9kb3ducmV2LnhtbERPTWvCQBC9F/oflin0Vjda1BJdRYqCehAaK+JtyE6z&#10;odnZNLvG+O9dQehtHu9zpvPOVqKlxpeOFfR7CQji3OmSCwXf+9XbBwgfkDVWjknBlTzMZ89PU0y1&#10;u/AXtVkoRAxhn6ICE0KdSulzQxZ9z9XEkftxjcUQYVNI3eAlhttKDpJkJC2WHBsM1vRpKP/NzlZB&#10;ZmixPP7td21/+L7RfMLD2m+Ven3pFhMQgbrwL3641zrOHw/GcP8mni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I8Z3EAAAA3QAAAA8AAAAAAAAAAAAAAAAAmAIAAGRycy9k&#10;b3ducmV2LnhtbFBLBQYAAAAABAAEAPUAAACJAwAAAAA=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6,6;29,6;29,9;29,12;29,15;29,18;29,21;29,24;26,27;24,27;21,30;18,30;15,30;11,30;9,30;9,27;6,27;3,24;3,21;0,18;0,15;0,12;3,9;3,6;6,6;9,3;9,3;11,0;15,0" o:connectangles="0,0,0,0,0,0,0,0,0,0,0,0,0,0,0,0,0,0,0,0,0,0,0,0,0,0,0,0,0,0,0,0,0"/>
                <o:lock v:ext="edit" aspectratio="t"/>
              </v:shape>
              <v:shape id="Freeform 1630" o:spid="_x0000_s1152" style="position:absolute;left:952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dl78cA&#10;AADdAAAADwAAAGRycy9kb3ducmV2LnhtbESPQWvCQBCF74X+h2UKvdWNFluJriKlBeuh0KiItyE7&#10;zYZmZ9PsNsZ/7xwKvc3w3rz3zWI1+Eb11MU6sIHxKANFXAZbc2Vgv3t7mIGKCdliE5gMXCjCanl7&#10;s8DchjN/Ul+kSkkIxxwNuJTaXOtYOvIYR6ElFu0rdB6TrF2lbYdnCfeNnmTZk/ZYszQ4bOnFUfld&#10;/HoDhaP16/Fn99GPp4/vlk942MStMfd3w3oOKtGQ/s1/1xsr+M8TwZVvZAS9v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XZe/HAAAA3QAAAA8AAAAAAAAAAAAAAAAAmAIAAGRy&#10;cy9kb3ducmV2LnhtbFBLBQYAAAAABAAEAPUAAACMAwAAAAA=&#10;" path="m24,r5,l34,5r5,l43,10r5,4l48,19r,5l48,29r,5l43,38r,5l39,43r-5,5l29,48r-5,l19,48r-4,l10,43,5,38r,-4l,29,,24,,19,5,14r,-4l10,10r,-5l15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31" o:spid="_x0000_s1153" style="position:absolute;left:946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vAdMQA&#10;AADdAAAADwAAAGRycy9kb3ducmV2LnhtbERPTWvCQBC9C/6HZQq96Ualto2uIsWC9SAYW4q3ITvN&#10;BrOzaXYb03/vCoK3ebzPmS87W4mWGl86VjAaJiCIc6dLLhR8Ht4HLyB8QNZYOSYF/+Rhuej35phq&#10;d+Y9tVkoRAxhn6ICE0KdSulzQxb90NXEkftxjcUQYVNI3eA5httKjpNkKi2WHBsM1vRmKD9lf1ZB&#10;Zmi1/v497NrR0+RD8xG/Nn6r1ONDt5qBCNSFu/jm3ug4/3n8Ctdv4gl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bwHTEAAAA3QAAAA8AAAAAAAAAAAAAAAAAmAIAAGRycy9k&#10;b3ducmV2LnhtbFBLBQYAAAAABAAEAPUAAACJAwAAAAA=&#10;" path="m24,r5,l34,5r5,l43,10r5,4l48,19r,5l48,29r,5l43,38r,5l39,43r-5,5l29,48r-5,l19,48r-4,l10,43r-5,l5,38,,34,,29,,24,,19,,14,5,10,10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32" o:spid="_x0000_s1154" style="position:absolute;left:9409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j/NMcA&#10;AADdAAAADwAAAGRycy9kb3ducmV2LnhtbESPQWvCQBCF70L/wzKF3nRjpVpSV5HSgu1BMFaktyE7&#10;zYZmZ9PsNqb/vnMQvM3w3rz3zXI9+Eb11MU6sIHpJANFXAZbc2Xg4/A6fgQVE7LFJjAZ+KMI69XN&#10;aIm5DWfeU1+kSkkIxxwNuJTaXOtYOvIYJ6ElFu0rdB6TrF2lbYdnCfeNvs+yufZYszQ4bOnZUfld&#10;/HoDhaPNy+nnsOunD7M3y5943MZ3Y+5uh80TqERDupov11sr+IuZ8Ms3MoJe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4/zTHAAAA3QAAAA8AAAAAAAAAAAAAAAAAmAIAAGRy&#10;cy9kb3ducmV2LnhtbFBLBQYAAAAABAAEAPUAAACMAwAAAAA=&#10;" path="m24,r5,l34,5r5,l39,10r4,l43,14r5,5l48,24r,5l43,34r,4l39,43r-5,5l29,48r-5,l19,48r-4,l10,43r-5,l5,38,,34,,29,,24,,19,,14,5,10,10,5r5,l19,r5,xe" fillcolor="aqua" stroked="f">
                <v:path arrowok="t" o:connecttype="custom" o:connectlocs="15,0;18,0;21,3;24,3;24,6;26,6;26,9;29,12;29,15;29,18;26,21;26,24;24,27;24,27;21,30;18,30;15,30;11,30;9,30;6,27;3,27;3,24;0,21;0,18;0,15;0,12;0,9;3,6;3,6;6,3;9,3;11,0;15,0" o:connectangles="0,0,0,0,0,0,0,0,0,0,0,0,0,0,0,0,0,0,0,0,0,0,0,0,0,0,0,0,0,0,0,0,0"/>
                <o:lock v:ext="edit" aspectratio="t"/>
              </v:shape>
              <v:shape id="Freeform 1633" o:spid="_x0000_s1155" style="position:absolute;left:9047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Rar8QA&#10;AADdAAAADwAAAGRycy9kb3ducmV2LnhtbERPTWvCQBC9C/6HZYTedBPFVlJXEWnBeigYFeltyE6z&#10;odnZNLuN8d+7hUJv83ifs1z3thYdtb5yrCCdJCCIC6crLhWcjq/jBQgfkDXWjknBjTysV8PBEjPt&#10;rnygLg+liCHsM1RgQmgyKX1hyKKfuIY4cp+utRgibEupW7zGcFvLaZI8SosVxwaDDW0NFV/5j1WQ&#10;G9q8XL6P7106n71p/sDzzu+Vehj1m2cQgfrwL/5z73Sc/zRL4febeIJ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0Wq/EAAAA3QAAAA8AAAAAAAAAAAAAAAAAmAIAAGRycy9k&#10;b3ducmV2LnhtbFBLBQYAAAAABAAEAPUAAACJ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34" o:spid="_x0000_s1156" style="position:absolute;left:9346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ZK9MAA&#10;AADdAAAADwAAAGRycy9kb3ducmV2LnhtbERPTYvCMBC9C/sfwizsTdNVUalGEcHFHq2FvQ7NbFNs&#10;Jt0mav33RhC8zeN9zmrT20ZcqfO1YwXfowQEcel0zZWC4rQfLkD4gKyxcUwK7uRhs/4YrDDV7sZH&#10;uuahEjGEfYoKTAhtKqUvDVn0I9cSR+7PdRZDhF0ldYe3GG4bOU6SmbRYc2ww2NLOUHnOL1bBj/4t&#10;bH6Ymuy/ziYLaYsMq0Kpr89+uwQRqA9v8ct90HH+fDKG5zfxBLl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KZK9MAAAADdAAAADwAAAAAAAAAAAAAAAACYAgAAZHJzL2Rvd25y&#10;ZXYueG1sUEsFBgAAAAAEAAQA9QAAAIUDAAAAAA==&#10;" path="m29,r5,l39,5r5,5l48,10r,4l48,19r5,5l48,29r,5l48,38r-4,5l39,43r,5l34,48r-5,l24,48r-4,l15,43r-5,l5,38r,-4l5,29,,24,5,19r,-5l5,10r5,l15,5r5,l24,r5,xe" fillcolor="aqua" stroked="f">
                <v:path arrowok="t" o:connecttype="custom" o:connectlocs="18,0;21,0;24,3;24,3;27,6;30,6;30,9;30,12;33,15;30,18;30,21;30,24;27,27;24,27;24,30;21,30;18,30;15,30;12,30;9,27;6,27;3,24;3,21;3,18;0,15;3,12;3,9;3,6;6,6;9,3;12,3;15,0;18,0" o:connectangles="0,0,0,0,0,0,0,0,0,0,0,0,0,0,0,0,0,0,0,0,0,0,0,0,0,0,0,0,0,0,0,0,0"/>
                <o:lock v:ext="edit" aspectratio="t"/>
              </v:shape>
              <v:shape id="Freeform 1635" o:spid="_x0000_s1157" style="position:absolute;left:898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phQ8QA&#10;AADdAAAADwAAAGRycy9kb3ducmV2LnhtbERPTWvCQBC9F/wPywi91Y0GW4muItKC9VAwKuJtyE6z&#10;odnZNLuN8d+7hUJv83ifs1j1thYdtb5yrGA8SkAQF05XXCo4Ht6eZiB8QNZYOyYFN/KwWg4eFphp&#10;d+U9dXkoRQxhn6ECE0KTSekLQxb9yDXEkft0rcUQYVtK3eI1httaTpLkWVqsODYYbGhjqPjKf6yC&#10;3ND69fx9+OjG0/Rd8wVPW79T6nHYr+cgAvXhX/zn3uo4/yVN4febe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qYUPEAAAA3QAAAA8AAAAAAAAAAAAAAAAAmAIAAGRycy9k&#10;b3ducmV2LnhtbFBLBQYAAAAABAAEAPUAAACJAwAAAAA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36" o:spid="_x0000_s1158" style="position:absolute;left:928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P5N8QA&#10;AADdAAAADwAAAGRycy9kb3ducmV2LnhtbERPS2vCQBC+F/oflhG81Y2PqqSuIlJBeyg0KtLbkB2z&#10;odnZNLvG+O+7hUJv8/E9Z7HqbCVaanzpWMFwkIAgzp0uuVBwPGyf5iB8QNZYOSYFd/KwWj4+LDDV&#10;7sYf1GahEDGEfYoKTAh1KqXPDVn0A1cTR+7iGoshwqaQusFbDLeVHCXJVFosOTYYrGljKP/KrlZB&#10;Zmj9ev4+vLfD5/Fe8yeedv5NqX6vW7+ACNSFf/Gfe6fj/Nl4Ar/fxBP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D+TfEAAAA3QAAAA8AAAAAAAAAAAAAAAAAmAIAAGRycy9k&#10;b3ducmV2LnhtbFBLBQYAAAAABAAEAPUAAACJAwAAAAA=&#10;" path="m24,r4,l33,5r5,l43,10r5,l48,14r,5l48,24r,5l48,34r,4l43,43r-5,l33,48r-5,l24,48r-5,l14,48r,-5l9,43,4,38r,-4l,29,,24,,19,4,14r,-4l9,10,14,5,19,r5,xe" fillcolor="aqua" stroked="f">
                <v:path arrowok="t" o:connecttype="custom" o:connectlocs="15,0;17,0;20,3;23,3;26,6;29,6;29,9;29,12;29,15;29,18;29,21;29,24;26,27;23,27;20,30;17,30;15,30;11,30;8,30;8,27;5,27;2,24;2,21;0,18;0,15;0,12;2,9;2,6;5,6;8,3;8,3;11,0;15,0" o:connectangles="0,0,0,0,0,0,0,0,0,0,0,0,0,0,0,0,0,0,0,0,0,0,0,0,0,0,0,0,0,0,0,0,0"/>
                <o:lock v:ext="edit" aspectratio="t"/>
              </v:shape>
              <v:shape id="Freeform 1637" o:spid="_x0000_s1159" style="position:absolute;left:8929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9crMQA&#10;AADdAAAADwAAAGRycy9kb3ducmV2LnhtbERPS2vCQBC+C/0PyxS86caKD1JXkdKC9lAwKuJtyE6z&#10;odnZNLvG+O+7BcHbfHzPWaw6W4mWGl86VjAaJiCIc6dLLhQc9h+DOQgfkDVWjknBjTyslk+9Baba&#10;XXlHbRYKEUPYp6jAhFCnUvrckEU/dDVx5L5dYzFE2BRSN3iN4baSL0kylRZLjg0Ga3ozlP9kF6sg&#10;M7R+P/3uv9rRZLzVfMbjxn8q1X/u1q8gAnXhIb67NzrOn40n8P9NPEE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PXKzEAAAA3Q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3,3;26,6;26,6;29,9;29,12;29,15;29,18;29,21;26,24;26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638" o:spid="_x0000_s1160" style="position:absolute;left:9228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3C28QA&#10;AADdAAAADwAAAGRycy9kb3ducmV2LnhtbERPTWvCQBC9F/oflhG81Y1KVVJXkdKC9VBoVMTbkJ1m&#10;g9nZmF1j/PeuUOhtHu9z5svOVqKlxpeOFQwHCQji3OmSCwW77efLDIQPyBorx6TgRh6Wi+enOaba&#10;XfmH2iwUIoawT1GBCaFOpfS5IYt+4GriyP26xmKIsCmkbvAaw20lR0kykRZLjg0Ga3o3lJ+yi1WQ&#10;GVp9HM7b73b4Ov7SfMT92m+U6ve61RuIQF34F/+51zrOn44n8Pgmni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dwtvEAAAA3QAAAA8AAAAAAAAAAAAAAAAAmAIAAGRycy9k&#10;b3ducmV2LnhtbFBLBQYAAAAABAAEAPUAAACJAwAAAAA=&#10;" path="m24,r4,l33,5r5,l43,10r5,4l48,19r,5l48,29r,5l43,38r,5l38,43r-5,5l28,48r-4,l19,48r-5,l9,43,4,38,,34,,29,,24,,19,,14,4,10r5,l9,5r5,l19,r5,xe" fillcolor="aqua" stroked="f">
                <v:path arrowok="t" o:connecttype="custom" o:connectlocs="15,0;18,0;21,3;24,3;27,6;27,6;30,9;30,12;30,15;30,18;30,21;27,24;27,27;24,27;21,30;18,30;15,30;12,30;9,30;6,27;6,27;3,24;0,21;0,18;0,15;0,12;0,9;3,6;6,6;6,3;9,3;12,0;15,0" o:connectangles="0,0,0,0,0,0,0,0,0,0,0,0,0,0,0,0,0,0,0,0,0,0,0,0,0,0,0,0,0,0,0,0,0"/>
                <o:lock v:ext="edit" aspectratio="t"/>
              </v:shape>
              <v:shape id="Freeform 1639" o:spid="_x0000_s1161" style="position:absolute;left:8869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FnQMQA&#10;AADdAAAADwAAAGRycy9kb3ducmV2LnhtbERPTWvCQBC9F/wPywje6kalTUldRURBeygYW0pvQ3bM&#10;BrOzMbvG9N93CwVv83ifM1/2thYdtb5yrGAyTkAQF05XXCr4OG4fX0D4gKyxdkwKfsjDcjF4mGOm&#10;3Y0P1OWhFDGEfYYKTAhNJqUvDFn0Y9cQR+7kWoshwraUusVbDLe1nCbJs7RYcWww2NDaUHHOr1ZB&#10;bmi1+boc37vJ02yv+Rs/d/5NqdGwX72CCNSHu/jfvdNxfjpL4e+beIJ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RZ0DEAAAA3Q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40" o:spid="_x0000_s1162" style="position:absolute;left:9169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7zMscA&#10;AADdAAAADwAAAGRycy9kb3ducmV2LnhtbESPQWvCQBCF70L/wzKF3nRjpVpSV5HSgu1BMFaktyE7&#10;zYZmZ9PsNqb/vnMQvM3w3rz3zXI9+Eb11MU6sIHpJANFXAZbc2Xg4/A6fgQVE7LFJjAZ+KMI69XN&#10;aIm5DWfeU1+kSkkIxxwNuJTaXOtYOvIYJ6ElFu0rdB6TrF2lbYdnCfeNvs+yufZYszQ4bOnZUfld&#10;/HoDhaPNy+nnsOunD7M3y5943MZ3Y+5uh80TqERDupov11sr+IuZ4Mo3MoJe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jO8zLHAAAA3QAAAA8AAAAAAAAAAAAAAAAAmAIAAGRy&#10;cy9kb3ducmV2LnhtbFBLBQYAAAAABAAEAPUAAACMAwAAAAA=&#10;" path="m24,r4,l33,5r5,l38,10r5,l48,14r,5l48,24r,5l48,34r-5,4l38,43r-5,5l28,48r-4,l19,48r-5,l9,43r-5,l4,38,,34,,29,,24,,19,,14,4,10,9,5r5,l19,r5,xe" fillcolor="aqua" stroked="f">
                <v:path arrowok="t" o:connecttype="custom" o:connectlocs="15,0;18,0;21,3;24,3;24,6;27,6;30,9;30,12;30,15;30,18;30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41" o:spid="_x0000_s1163" style="position:absolute;left:8807;top:16194;width:33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LYhcIA&#10;AADdAAAADwAAAGRycy9kb3ducmV2LnhtbERPTWvCQBC9F/wPywje6qZaWo1ugggVc2wa8Dpkx2xo&#10;djZmt5r++25B8DaP9znbfLSduNLgW8cKXuYJCOLa6ZYbBdXXx/MKhA/IGjvHpOCXPOTZ5GmLqXY3&#10;/qRrGRoRQ9inqMCE0KdS+tqQRT93PXHkzm6wGCIcGqkHvMVw28lFkrxJiy3HBoM97Q3V3+WPVXDQ&#10;p8qWx1dTXNpiuZK2KrCplJpNx90GRKAxPMR391HH+e/LNfx/E0+Q2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AtiFwgAAAN0AAAAPAAAAAAAAAAAAAAAAAJgCAABkcnMvZG93&#10;bnJldi54bWxQSwUGAAAAAAQABAD1AAAAhwMAAAAA&#10;" path="m29,r5,l39,5r4,5l48,10r,4l48,19r5,5l48,29r,5l48,38r-5,5l39,43r,5l34,48r-5,l24,48r-5,l15,43r-5,l5,38r,-4l5,29,,24,5,19r,-5l5,10r5,l15,5r4,l24,r5,xe" fillcolor="aqua" stroked="f">
                <v:path arrowok="t" o:connecttype="custom" o:connectlocs="18,0;21,0;24,3;24,3;27,6;30,6;30,9;30,12;33,15;30,18;30,21;30,24;27,27;24,27;24,30;21,30;18,30;15,30;12,30;9,27;6,27;3,24;3,21;3,18;0,15;3,12;3,9;3,6;6,6;9,3;12,3;15,0;18,0" o:connectangles="0,0,0,0,0,0,0,0,0,0,0,0,0,0,0,0,0,0,0,0,0,0,0,0,0,0,0,0,0,0,0,0,0"/>
                <o:lock v:ext="edit" aspectratio="t"/>
              </v:shape>
              <v:shape id="Freeform 1642" o:spid="_x0000_s1164" style="position:absolute;left:9110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6MSccA&#10;AADdAAAADwAAAGRycy9kb3ducmV2LnhtbESPQUvDQBCF74L/YRmht3ZTW7XEbksRC60HwVQp3obs&#10;mA1mZ2N2m8Z/7xwK3mZ4b977ZrkefKN66mId2MB0koEiLoOtuTLwftiOF6BiQrbYBCYDvxRhvbq+&#10;WmJuw5nfqC9SpSSEY44GXEptrnUsHXmMk9ASi/YVOo9J1q7StsOzhPtG32bZvfZYszQ4bOnJUfld&#10;nLyBwtHm+fhzeO2nd7O95U/82MUXY0Y3w+YRVKIh/Zsv1zsr+A9z4ZdvZAS9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6+jEnHAAAA3QAAAA8AAAAAAAAAAAAAAAAAmAIAAGRy&#10;cy9kb3ducmV2LnhtbFBLBQYAAAAABAAEAPUAAACMAwAAAAA=&#10;" path="m24,r4,l33,5r5,l38,10r5,l43,14r5,5l48,24r,5l43,34r,4l38,43r-5,5l28,48r-4,l19,48r-5,l9,43r-5,l4,38,,34,,29,,24,,19,,14,4,10,9,5r5,l19,r5,xe" fillcolor="aqua" stroked="f">
                <v:path arrowok="t" o:connecttype="custom" o:connectlocs="15,0;17,0;20,3;23,3;23,6;26,6;26,9;29,12;29,15;29,18;26,21;26,24;23,27;23,27;20,30;17,30;15,30;11,30;8,30;5,27;2,27;2,24;0,21;0,18;0,15;0,12;0,9;2,6;2,6;5,3;8,3;11,0;15,0" o:connectangles="0,0,0,0,0,0,0,0,0,0,0,0,0,0,0,0,0,0,0,0,0,0,0,0,0,0,0,0,0,0,0,0,0"/>
                <o:lock v:ext="edit" aspectratio="t"/>
              </v:shape>
              <v:shape id="Freeform 1643" o:spid="_x0000_s1165" style="position:absolute;left:8748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Ip0sUA&#10;AADdAAAADwAAAGRycy9kb3ducmV2LnhtbERPTWvCQBC9C/0PyxS81U2qbSV1FREF24PQpFJ6G7LT&#10;bGh2NmbXmP77bqHgbR7vcxarwTaip87XjhWkkwQEcel0zZWC92J3NwfhA7LGxjEp+CEPq+XNaIGZ&#10;dhd+oz4PlYgh7DNUYEJoMyl9aciin7iWOHJfrrMYIuwqqTu8xHDbyPskeZQWa44NBlvaGCq/87NV&#10;kBtabz9OxaFPH6Yvmj/xuPevSo1vh/UziEBDuIr/3Xsd5z/NUvj7Jp4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8inSxQAAAN0AAAAPAAAAAAAAAAAAAAAAAJgCAABkcnMv&#10;ZG93bnJldi54bWxQSwUGAAAAAAQABAD1AAAAigMAAAAA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6,6;29,6;29,9;29,12;29,15;29,18;29,21;29,24;26,27;24,27;21,30;18,30;15,30;11,30;9,30;9,27;6,27;3,24;3,21;0,18;0,15;0,12;3,9;3,6;6,6;9,3;9,3;11,0;15,0" o:connectangles="0,0,0,0,0,0,0,0,0,0,0,0,0,0,0,0,0,0,0,0,0,0,0,0,0,0,0,0,0,0,0,0,0"/>
                <o:lock v:ext="edit" aspectratio="t"/>
              </v:shape>
              <v:shape id="Freeform 1644" o:spid="_x0000_s1166" style="position:absolute;left:869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C3pcQA&#10;AADdAAAADwAAAGRycy9kb3ducmV2LnhtbERPTWvCQBC9C/6HZQq96UatbYmuIsWC9SAYW4q3ITvN&#10;BrOzaXYb03/vCoK3ebzPmS87W4mWGl86VjAaJiCIc6dLLhR8Ht4HryB8QNZYOSYF/+Rhuej35phq&#10;d+Y9tVkoRAxhn6ICE0KdSulzQxb90NXEkftxjcUQYVNI3eA5httKjpPkWVosOTYYrOnNUH7K/qyC&#10;zNBq/f172LWj6eRD8xG/Nn6r1ONDt5qBCNSFu/jm3ug4/+VpDNdv4glyc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gt6XEAAAA3QAAAA8AAAAAAAAAAAAAAAAAmAIAAGRycy9k&#10;b3ducmV2LnhtbFBLBQYAAAAABAAEAPUAAACJAwAAAAA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45" o:spid="_x0000_s1167" style="position:absolute;left:863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wSPsQA&#10;AADdAAAADwAAAGRycy9kb3ducmV2LnhtbERPS2vCQBC+F/oflhG81Y2PqqSuIlJBeyg0KtLbkB2z&#10;odnZNLvG+O+7hUJv8/E9Z7HqbCVaanzpWMFwkIAgzp0uuVBwPGyf5iB8QNZYOSYFd/KwWj4+LDDV&#10;7sYf1GahEDGEfYoKTAh1KqXPDVn0A1cTR+7iGoshwqaQusFbDLeVHCXJVFosOTYYrGljKP/KrlZB&#10;Zmj9ev4+vLfD5/Fe8yeedv5NqX6vW7+ACNSFf/Gfe6fj/NlkDL/fxBP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sEj7EAAAA3Q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46" o:spid="_x0000_s1168" style="position:absolute;left:857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WKSsQA&#10;AADdAAAADwAAAGRycy9kb3ducmV2LnhtbERPTWvCQBC9C/6HZQRvdWO1rURXkaJgeyg0toi3ITtm&#10;g9nZmF1j+u+7hYK3ebzPWaw6W4mWGl86VjAeJSCIc6dLLhR87bcPMxA+IGusHJOCH/KwWvZ7C0y1&#10;u/EntVkoRAxhn6ICE0KdSulzQxb9yNXEkTu5xmKIsCmkbvAWw20lH5PkWVosOTYYrOnVUH7OrlZB&#10;Zmi9OVz2H+34afKm+YjfO/+u1HDQrecgAnXhLv5373Sc/zKdwt838QS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FikrEAAAA3QAAAA8AAAAAAAAAAAAAAAAAmAIAAGRycy9k&#10;b3ducmV2LnhtbFBLBQYAAAAABAAEAPUAAACJAwAAAAA=&#10;" path="m24,r5,l34,5r4,l38,10r5,l43,14r5,5l48,24r,5l43,34r,4l38,43r-4,5l29,48r-5,l19,48r-5,l10,43r-5,l5,38,,34,,29,,24,,19,,14,5,10,10,5r4,l19,r5,xe" fillcolor="aqua" stroked="f">
                <v:path arrowok="t" o:connecttype="custom" o:connectlocs="15,0;18,0;21,3;23,3;23,6;26,6;26,9;29,12;29,15;29,18;26,21;26,24;23,27;23,27;21,30;18,30;15,30;11,30;8,30;6,27;3,27;3,24;0,21;0,18;0,15;0,12;0,9;3,6;3,6;6,3;8,3;11,0;15,0" o:connectangles="0,0,0,0,0,0,0,0,0,0,0,0,0,0,0,0,0,0,0,0,0,0,0,0,0,0,0,0,0,0,0,0,0"/>
                <o:lock v:ext="edit" aspectratio="t"/>
              </v:shape>
              <v:shape id="Freeform 1647" o:spid="_x0000_s1169" style="position:absolute;left:851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kv0cQA&#10;AADdAAAADwAAAGRycy9kb3ducmV2LnhtbERPTWvCQBC9C/6HZYTedGNbtURXkWLB9lBobCnehuyY&#10;DWZnY3Yb4793C4K3ebzPWaw6W4mWGl86VjAeJSCIc6dLLhR8796GLyB8QNZYOSYFF/KwWvZ7C0y1&#10;O/MXtVkoRAxhn6ICE0KdSulzQxb9yNXEkTu4xmKIsCmkbvAcw20lH5NkKi2WHBsM1vRqKD9mf1ZB&#10;Zmi9+T3tPtvx5Old8x5/tv5DqYdBt56DCNSFu/jm3uo4f/Y8gf9v4gl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JL9HEAAAA3QAAAA8AAAAAAAAAAAAAAAAAmAIAAGRycy9k&#10;b3ducmV2LnhtbFBLBQYAAAAABAAEAPUAAACJAwAAAAA=&#10;" path="m24,r5,l34,5r4,5l43,10r,4l48,19r,5l48,29r-5,5l43,38r-5,5l34,43r,5l29,48r-5,l19,48r-5,l10,43r-5,l,38,,34,,29,,24,,19,,14,,10r5,l10,5r4,l19,r5,xe" fillcolor="aqua" stroked="f">
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648" o:spid="_x0000_s1170" style="position:absolute;left:8451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uxpsQA&#10;AADdAAAADwAAAGRycy9kb3ducmV2LnhtbERPTWvCQBC9C/0PyxS86cZqVVJXkdKC9iAYFeltyE6z&#10;odnZNLuN8d+7hYK3ebzPWaw6W4mWGl86VjAaJiCIc6dLLhQcD++DOQgfkDVWjknBlTyslg+9Baba&#10;XXhPbRYKEUPYp6jAhFCnUvrckEU/dDVx5L5cYzFE2BRSN3iJ4baST0kylRZLjg0Ga3o1lH9nv1ZB&#10;Zmj9dv457NrR83ir+RNPG/+hVP+xW7+ACNSFu/jfvdFx/mwyhb9v4gl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bsabEAAAA3QAAAA8AAAAAAAAAAAAAAAAAmAIAAGRycy9k&#10;b3ducmV2LnhtbFBLBQYAAAAABAAEAPUAAACJAwAAAAA=&#10;" path="m24,r5,l34,5r5,l43,10r5,l48,14r,5l48,24r,5l48,34r,4l43,43r-4,l34,48r-5,l24,48r-4,l15,48r,-5l10,43,5,38r,-4l,29,,24,,19,5,14r,-4l10,10,15,5,20,r4,xe" fillcolor="aqua" stroked="f">
                <v:path arrowok="t" o:connecttype="custom" o:connectlocs="15,0;18,0;21,3;24,3;27,6;30,6;30,9;30,12;30,15;30,18;30,21;30,24;27,27;24,27;21,30;18,30;15,30;13,30;9,30;9,27;6,27;3,24;3,21;0,18;0,15;0,12;3,9;3,6;6,6;9,3;9,3;13,0;15,0" o:connectangles="0,0,0,0,0,0,0,0,0,0,0,0,0,0,0,0,0,0,0,0,0,0,0,0,0,0,0,0,0,0,0,0,0"/>
                <o:lock v:ext="edit" aspectratio="t"/>
              </v:shape>
              <v:shape id="Freeform 1649" o:spid="_x0000_s1171" style="position:absolute;left:8392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cUPcQA&#10;AADdAAAADwAAAGRycy9kb3ducmV2LnhtbERPTWvCQBC9C/0PyxS86cZqVVJXkdKC9iAYFeltyE6z&#10;odnZNLuN8d+7hYK3ebzPWaw6W4mWGl86VjAaJiCIc6dLLhQcD++DOQgfkDVWjknBlTyslg+9Baba&#10;XXhPbRYKEUPYp6jAhFCnUvrckEU/dDVx5L5cYzFE2BRSN3iJ4baST0kylRZLjg0Ga3o1lH9nv1ZB&#10;Zmj9dv457NrR83ir+RNPG/+hVP+xW7+ACNSFu/jfvdFx/mwyg79v4gl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XFD3EAAAA3QAAAA8AAAAAAAAAAAAAAAAAmAIAAGRycy9k&#10;b3ducmV2LnhtbFBLBQYAAAAABAAEAPUAAACJAwAAAAA=&#10;" path="m24,r5,l34,5r5,l44,10r4,4l48,19r,5l48,29r,5l44,38r,5l39,43r-5,5l29,48r-5,l20,48r-5,l10,43,5,38r,-4l,29,,24,,19,5,14r,-4l10,10r,-5l15,5,20,r4,xe" fillcolor="aqua" stroked="f">
                <v:path arrowok="t" o:connecttype="custom" o:connectlocs="15,0;18,0;21,3;24,3;27,6;27,6;29,9;29,12;29,15;29,18;29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50" o:spid="_x0000_s1172" style="position:absolute;left:833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iAT8cA&#10;AADdAAAADwAAAGRycy9kb3ducmV2LnhtbESPQUvDQBCF74L/YRmht3ZTW7XEbksRC60HwVQp3obs&#10;mA1mZ2N2m8Z/7xwK3mZ4b977ZrkefKN66mId2MB0koEiLoOtuTLwftiOF6BiQrbYBCYDvxRhvbq+&#10;WmJuw5nfqC9SpSSEY44GXEptrnUsHXmMk9ASi/YVOo9J1q7StsOzhPtG32bZvfZYszQ4bOnJUfld&#10;nLyBwtHm+fhzeO2nd7O95U/82MUXY0Y3w+YRVKIh/Zsv1zsr+A9zwZVvZAS9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IgE/HAAAA3QAAAA8AAAAAAAAAAAAAAAAAmAIAAGRy&#10;cy9kb3ducmV2LnhtbFBLBQYAAAAABAAEAPUAAACMAwAAAAA=&#10;" path="m24,r5,l34,5r5,l44,10r4,4l48,19r,5l48,29r,5l44,38r,5l39,43r-5,5l29,48r-5,l20,48r-5,l10,43r-5,l5,38,,34,,29,,24,,19,,14,5,10,10,5r5,l20,r4,xe" fillcolor="aqua" stroked="f">
                <v:path arrowok="t" o:connecttype="custom" o:connectlocs="15,0;18,0;21,3;24,3;28,6;28,6;30,9;30,12;30,15;30,18;30,21;28,24;28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651" o:spid="_x0000_s1173" style="position:absolute;left:827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Ql1MUA&#10;AADdAAAADwAAAGRycy9kb3ducmV2LnhtbERPS0vDQBC+F/wPywje2k20vmK2pUgLtYeCiSLehuyY&#10;DWZnY3abpv++Kwje5uN7Tr4cbSsG6n3jWEE6S0AQV043XCt4KzfTBxA+IGtsHZOCE3lYLi4mOWba&#10;HfmVhiLUIoawz1CBCaHLpPSVIYt+5jriyH253mKIsK+l7vEYw20rr5PkTlpsODYY7OjZUPVdHKyC&#10;wtBq/fFT7of09uZF8ye+b/1OqavLcfUEItAY/sV/7q2O8+/nj/D7TTxBLs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hCXUxQAAAN0AAAAPAAAAAAAAAAAAAAAAAJgCAABkcnMv&#10;ZG93bnJldi54bWxQSwUGAAAAAAQABAD1AAAAigMAAAAA&#10;" path="m24,r5,l34,5r5,l39,10r5,l44,14r4,5l48,24r,5l44,34r,4l39,43r-5,5l29,48r-5,l20,48r-5,l10,43r-5,l5,38,,34,,29,,24,,19,,14,5,10,10,5r5,l20,r4,xe" fillcolor="aqua" stroked="f">
                <v:path arrowok="t" o:connecttype="custom" o:connectlocs="15,0;18,0;21,3;24,3;24,6;28,6;28,9;30,12;30,15;30,18;28,21;28,24;24,27;24,27;21,30;18,30;15,30;13,30;9,30;6,27;3,27;3,24;0,21;0,18;0,15;0,12;0,9;3,6;3,6;6,3;9,3;13,0;15,0" o:connectangles="0,0,0,0,0,0,0,0,0,0,0,0,0,0,0,0,0,0,0,0,0,0,0,0,0,0,0,0,0,0,0,0,0"/>
                <o:lock v:ext="edit" aspectratio="t"/>
              </v:shape>
              <v:shape id="Freeform 1652" o:spid="_x0000_s1174" style="position:absolute;left:8214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calMcA&#10;AADdAAAADwAAAGRycy9kb3ducmV2LnhtbESPQWvCQBCF74X+h2UK3nRji7WkriLFgu2hYKxIb0N2&#10;mg3NzsbsGtN/3zkIvc3w3rz3zWI1+Eb11MU6sIHpJANFXAZbc2Xgc/86fgIVE7LFJjAZ+KUIq+Xt&#10;zQJzGy68o75IlZIQjjkacCm1udaxdOQxTkJLLNp36DwmWbtK2w4vEu4bfZ9lj9pjzdLgsKUXR+VP&#10;cfYGCkfrzfG0/+ins4c3y1942MZ3Y0Z3w/oZVKIh/Zuv11sr+POZ8Ms3MoJe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nGpTHAAAA3QAAAA8AAAAAAAAAAAAAAAAAmAIAAGRy&#10;cy9kb3ducmV2LnhtbFBLBQYAAAAABAAEAPUAAACMAwAAAAA=&#10;" path="m24,r5,l34,5r5,5l44,10r,4l48,19r,5l48,29r-4,5l44,38r-5,5l34,43r,5l29,48r-5,l20,48r-5,l10,43r-5,l,38,,34,,29,,24,,19,,14,,10r5,l10,5r5,l20,r4,xe" fillcolor="aqua" stroked="f">
                <v:path arrowok="t" o:connecttype="custom" o:connectlocs="15,0;18,0;21,3;21,3;24,6;27,6;27,9;29,12;29,15;29,18;27,21;27,24;24,27;21,27;21,30;18,30;15,30;12,30;9,30;6,27;3,27;0,24;0,21;0,18;0,15;0,12;0,9;0,6;3,6;6,3;9,3;12,0;15,0" o:connectangles="0,0,0,0,0,0,0,0,0,0,0,0,0,0,0,0,0,0,0,0,0,0,0,0,0,0,0,0,0,0,0,0,0"/>
                <o:lock v:ext="edit" aspectratio="t"/>
              </v:shape>
              <v:shape id="Freeform 1653" o:spid="_x0000_s1175" style="position:absolute;left:815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/D8QA&#10;AADdAAAADwAAAGRycy9kb3ducmV2LnhtbERPTWvCQBC9C/6HZYTedBOLraSuItKCeigYFeltyE6z&#10;odnZNLuN8d+7hUJv83ifs1j1thYdtb5yrCCdJCCIC6crLhWcjm/jOQgfkDXWjknBjTyslsPBAjPt&#10;rnygLg+liCHsM1RgQmgyKX1hyKKfuIY4cp+utRgibEupW7zGcFvLaZI8SYsVxwaDDW0MFV/5j1WQ&#10;G1q/Xr6P7106e9xp/sDz1u+Vehj16xcQgfrwL/5zb3Wc/zxL4febeIJ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rvw/EAAAA3QAAAA8AAAAAAAAAAAAAAAAAmAIAAGRycy9k&#10;b3ducmV2LnhtbFBLBQYAAAAABAAEAPUAAACJ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54" o:spid="_x0000_s1176" style="position:absolute;left:809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kheMQA&#10;AADdAAAADwAAAGRycy9kb3ducmV2LnhtbERPTWvCQBC9C/0PyxS86UaLWlJXkWJBPRSMltLbkJ1m&#10;Q7OzMbvG+O/dguBtHu9z5svOVqKlxpeOFYyGCQji3OmSCwXHw8fgFYQPyBorx6TgSh6Wi6feHFPt&#10;LrynNguFiCHsU1RgQqhTKX1uyKIfupo4cr+usRgibAqpG7zEcFvJcZJMpcWSY4PBmt4N5X/Z2SrI&#10;DK3W36fDZzuavGw1/+DXxu+U6j93qzcQgbrwEN/dGx3nzyZj+P8mni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5IXjEAAAA3QAAAA8AAAAAAAAAAAAAAAAAmAIAAGRycy9k&#10;b3ducmV2LnhtbFBLBQYAAAAABAAEAPUAAACJAwAAAAA=&#10;" path="m24,r5,l33,5r5,l43,10r5,4l48,19r,5l48,29r,5l43,38r,5l38,43r-5,5l29,48r-5,l19,48r-5,l9,43,5,38r,-4l,29,,24,,19,5,14r,-4l9,10,9,5r5,l19,r5,xe" fillcolor="aqua" stroked="f">
                <v:path arrowok="t" o:connecttype="custom" o:connectlocs="15,0;18,0;20,3;23,3;26,6;26,6;29,9;29,12;29,15;29,18;29,21;26,24;26,27;23,27;20,30;18,30;15,30;11,30;8,30;5,27;5,27;3,24;3,21;0,18;0,15;0,12;3,9;3,6;5,6;5,3;8,3;11,0;15,0" o:connectangles="0,0,0,0,0,0,0,0,0,0,0,0,0,0,0,0,0,0,0,0,0,0,0,0,0,0,0,0,0,0,0,0,0"/>
                <o:lock v:ext="edit" aspectratio="t"/>
              </v:shape>
              <v:shape id="Freeform 1655" o:spid="_x0000_s1177" style="position:absolute;left:803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WE48QA&#10;AADdAAAADwAAAGRycy9kb3ducmV2LnhtbERPS2vCQBC+C/0PyxS86caKD1JXkdKC9lAwKuJtyE6z&#10;odnZNLvG+O+7BcHbfHzPWaw6W4mWGl86VjAaJiCIc6dLLhQc9h+DOQgfkDVWjknBjTyslk+9Baba&#10;XXlHbRYKEUPYp6jAhFCnUvrckEU/dDVx5L5dYzFE2BRSN3iN4baSL0kylRZLjg0Ga3ozlP9kF6sg&#10;M7R+P/3uv9rRZLzVfMbjxn8q1X/u1q8gAnXhIb67NzrOn03G8P9NPEE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1hOPEAAAA3QAAAA8AAAAAAAAAAAAAAAAAmAIAAGRycy9k&#10;b3ducmV2LnhtbFBLBQYAAAAABAAEAPUAAACJAwAAAAA=&#10;" path="m24,r5,l33,5r5,l43,10r5,4l48,19r,5l48,29r,5l43,38r,5l38,43r-5,5l29,48r-5,l19,48r-5,l9,43r-4,l5,38,,34,,29,,24,,19,,14,5,10,9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56" o:spid="_x0000_s1178" style="position:absolute;left:797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wcl8QA&#10;AADdAAAADwAAAGRycy9kb3ducmV2LnhtbERPTWvCQBC9C/6HZYTedGNbtURXkWLB9lBobCnehuyY&#10;DWZnY3Yb4793C4K3ebzPWaw6W4mWGl86VjAeJSCIc6dLLhR8796GLyB8QNZYOSYFF/KwWvZ7C0y1&#10;O/MXtVkoRAxhn6ICE0KdSulzQxb9yNXEkTu4xmKIsCmkbvAcw20lH5NkKi2WHBsM1vRqKD9mf1ZB&#10;Zmi9+T3tPtvx5Old8x5/tv5DqYdBt56DCNSFu/jm3uo4fzZ5hv9v4glye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cHJfEAAAA3QAAAA8AAAAAAAAAAAAAAAAAmAIAAGRycy9k&#10;b3ducmV2LnhtbFBLBQYAAAAABAAEAPUAAACJAwAAAAA=&#10;" path="m24,r5,l33,5r5,l38,10r5,l43,14r5,5l48,24r,5l43,34r,4l38,43r-5,5l29,48r-5,l19,48r-5,l9,43r-4,l5,38,,34,,29,,24,,19,,14,5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57" o:spid="_x0000_s1179" style="position:absolute;left:7915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C5DMQA&#10;AADdAAAADwAAAGRycy9kb3ducmV2LnhtbERPTWvCQBC9C/0PyxR6042WVEldRaQF9VAwKtLbkJ1m&#10;Q7OzaXYb4793CwVv83ifM1/2thYdtb5yrGA8SkAQF05XXCo4Ht6HMxA+IGusHZOCK3lYLh4Gc8y0&#10;u/CeujyUIoawz1CBCaHJpPSFIYt+5BriyH251mKIsC2lbvESw20tJ0nyIi1WHBsMNrQ2VHznv1ZB&#10;bmj1dv45fHTj9Hmr+RNPG79T6umxX72CCNSHu/jfvdFx/jRN4e+beIJ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QuQzEAAAA3QAAAA8AAAAAAAAAAAAAAAAAmAIAAGRycy9k&#10;b3ducmV2LnhtbFBLBQYAAAAABAAEAPUAAACJAwAAAAA=&#10;" path="m24,r5,l33,5r5,5l43,10r,4l48,19r,5l48,29r-5,5l43,38r-5,5l33,43r,5l29,48r-5,l19,48r-5,l9,43r-4,l,38,,34,,29,,24,,19,,14,,10r5,l9,5r5,l19,r5,xe" fillcolor="aqua" stroked="f">
                <v:path arrowok="t" o:connecttype="custom" o:connectlocs="15,0;18,0;20,3;20,3;23,6;26,6;26,9;29,12;29,15;29,18;26,21;26,24;23,27;20,27;20,30;18,30;15,30;11,30;8,30;5,27;3,27;0,24;0,21;0,18;0,15;0,12;0,9;0,6;3,6;5,3;8,3;11,0;15,0" o:connectangles="0,0,0,0,0,0,0,0,0,0,0,0,0,0,0,0,0,0,0,0,0,0,0,0,0,0,0,0,0,0,0,0,0"/>
                <o:lock v:ext="edit" aspectratio="t"/>
              </v:shape>
              <v:shape id="Freeform 1658" o:spid="_x0000_s1180" style="position:absolute;left:7852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Ine8QA&#10;AADdAAAADwAAAGRycy9kb3ducmV2LnhtbERPTWvCQBC9F/wPyxR6qxstWomuIqJgeygYK+JtyI7Z&#10;0OxszG5j+u9doeBtHu9zZovOVqKlxpeOFQz6CQji3OmSCwXf+83rBIQPyBorx6Tgjzws5r2nGaba&#10;XXlHbRYKEUPYp6jAhFCnUvrckEXfdzVx5M6usRgibAqpG7zGcFvJYZKMpcWSY4PBmlaG8p/s1yrI&#10;DC3Xx8v+qx2M3j40n/Cw9Z9KvTx3yymIQF14iP/dWx3nv4/GcP8mn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CJ3vEAAAA3QAAAA8AAAAAAAAAAAAAAAAAmAIAAGRycy9k&#10;b3ducmV2LnhtbFBLBQYAAAAABAAEAPUAAACJAwAAAAA=&#10;" path="m24,r5,l34,5r5,l43,10r5,l48,14r,5l48,24r,5l48,34r,4l43,43r-4,l34,48r-5,l24,48r-5,l15,48r,-5l10,43,5,38r,-4l,29,,24,,19,5,14r,-4l10,10,15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59" o:spid="_x0000_s1181" style="position:absolute;left:779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6C4MQA&#10;AADdAAAADwAAAGRycy9kb3ducmV2LnhtbERPTWvCQBC9F/wPywi91Y2KpqSuIlLB9iAYW0pvQ3bM&#10;BrOzaXYb03/fFQRv83ifs1j1thYdtb5yrGA8SkAQF05XXCr4OG6fnkH4gKyxdkwK/sjDajl4WGCm&#10;3YUP1OWhFDGEfYYKTAhNJqUvDFn0I9cQR+7kWoshwraUusVLDLe1nCTJXFqsODYYbGhjqDjnv1ZB&#10;bmj9+vVz3Hfj2fRN8zd+7vy7Uo/Dfv0CIlAf7uKbe6fj/HSWwvWbeIJ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OguDEAAAA3QAAAA8AAAAAAAAAAAAAAAAAmAIAAGRycy9k&#10;b3ducmV2LnhtbFBLBQYAAAAABAAEAPUAAACJAwAAAAA=&#10;" path="m24,r5,l34,5r5,l43,10r5,4l48,19r,5l48,29r,5l43,38r,5l39,43r-5,5l29,48r-5,l19,48r-4,l10,43,5,38r,-4l,29,,24,,19,5,14r,-4l10,10r,-5l15,5,19,r5,xe" fillcolor="aqua" stroked="f">
                <v:path arrowok="t" o:connecttype="custom" o:connectlocs="15,0;18,0;21,3;24,3;26,6;26,6;29,9;29,12;29,15;29,18;29,21;26,24;26,27;24,27;21,30;18,30;15,30;11,30;9,30;6,27;6,27;3,24;3,21;0,18;0,15;0,12;3,9;3,6;6,6;6,3;9,3;11,0;15,0" o:connectangles="0,0,0,0,0,0,0,0,0,0,0,0,0,0,0,0,0,0,0,0,0,0,0,0,0,0,0,0,0,0,0,0,0"/>
                <o:lock v:ext="edit" aspectratio="t"/>
              </v:shape>
              <v:shape id="Freeform 1660" o:spid="_x0000_s1182" style="position:absolute;left:773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EWkscA&#10;AADdAAAADwAAAGRycy9kb3ducmV2LnhtbESPQWvCQBCF74X+h2UK3nRji7WkriLFgu2hYKxIb0N2&#10;mg3NzsbsGtN/3zkIvc3w3rz3zWI1+Eb11MU6sIHpJANFXAZbc2Xgc/86fgIVE7LFJjAZ+KUIq+Xt&#10;zQJzGy68o75IlZIQjjkacCm1udaxdOQxTkJLLNp36DwmWbtK2w4vEu4bfZ9lj9pjzdLgsKUXR+VP&#10;cfYGCkfrzfG0/+ins4c3y1942MZ3Y0Z3w/oZVKIh/Zuv11sr+POZ4Mo3MoJe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RFpLHAAAA3QAAAA8AAAAAAAAAAAAAAAAAmAIAAGRy&#10;cy9kb3ducmV2LnhtbFBLBQYAAAAABAAEAPUAAACMAwAAAAA=&#10;" path="m24,r5,l34,5r5,l43,10r5,4l48,19r,5l48,29r,5l43,38r,5l39,43r-5,5l29,48r-5,l19,48r-4,l10,43r-5,l5,38,,34,,29,,24,,19,,14,5,10,10,5r5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61" o:spid="_x0000_s1183" style="position:absolute;left:767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2zCcQA&#10;AADdAAAADwAAAGRycy9kb3ducmV2LnhtbERPTWvCQBC9C/6HZQRvdWPFtkZXkaJgeyg0toi3ITtm&#10;g9nZmF1j+u+7hYK3ebzPWaw6W4mWGl86VjAeJSCIc6dLLhR87bcPLyB8QNZYOSYFP+Rhtez3Fphq&#10;d+NParNQiBjCPkUFJoQ6ldLnhiz6kauJI3dyjcUQYVNI3eAthttKPibJk7RYcmwwWNOrofycXa2C&#10;zNB6c7jsP9rxdPKm+YjfO/+u1HDQrecgAnXhLv5373Sc/zydwd838QS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dswnEAAAA3QAAAA8AAAAAAAAAAAAAAAAAmAIAAGRycy9k&#10;b3ducmV2LnhtbFBLBQYAAAAABAAEAPUAAACJAwAAAAA=&#10;" path="m24,r5,l34,5r5,l39,10r4,l43,14r5,5l48,24r,5l43,34r,4l39,43r-5,5l29,48r-5,l19,48r-4,l10,43r-5,l5,38,,34,,29,,24,,19,,14,5,10,10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62" o:spid="_x0000_s1184" style="position:absolute;left:7313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vQKccA&#10;AADdAAAADwAAAGRycy9kb3ducmV2LnhtbESPQWvCQBCF74X+h2UK3urGlmpJXUWKBeuhYKxIb0N2&#10;mg3NzsbsGuO/7xwKvc3w3rz3zXw5+Eb11MU6sIHJOANFXAZbc2Xgc/92/wwqJmSLTWAycKUIy8Xt&#10;zRxzGy68o75IlZIQjjkacCm1udaxdOQxjkNLLNp36DwmWbtK2w4vEu4b/ZBlU+2xZmlw2NKro/Kn&#10;OHsDhaPV+njaf/STp8d3y1942MStMaO7YfUCKtGQ/s1/1xsr+LOp8Ms3MoJe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L0CnHAAAA3QAAAA8AAAAAAAAAAAAAAAAAmAIAAGRy&#10;cy9kb3ducmV2LnhtbFBLBQYAAAAABAAEAPUAAACMAwAAAAA=&#10;" path="m24,r5,l33,5r5,l43,10r5,l48,14r,5l48,24r,5l48,34r,4l43,43r-5,l33,48r-4,l24,48r-5,l14,48r,-5l9,43,5,38r,-4l,29,,24,,19,5,14r,-4l9,10,14,5,19,r5,xe" fillcolor="aqua" stroked="f">
                <v:path arrowok="t" o:connecttype="custom" o:connectlocs="15,0;18,0;20,3;23,3;26,6;29,6;29,9;29,12;29,15;29,18;29,21;29,24;26,27;23,27;20,30;18,30;15,30;11,30;8,30;8,27;5,27;3,24;3,21;0,18;0,15;0,12;3,9;3,6;5,6;8,3;8,3;11,0;15,0" o:connectangles="0,0,0,0,0,0,0,0,0,0,0,0,0,0,0,0,0,0,0,0,0,0,0,0,0,0,0,0,0,0,0,0,0"/>
                <o:lock v:ext="edit" aspectratio="t"/>
              </v:shape>
              <v:shape id="Freeform 1663" o:spid="_x0000_s1185" style="position:absolute;left:7612;top:16194;width:32;height:30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f7nsAA&#10;AADdAAAADwAAAGRycy9kb3ducmV2LnhtbERPS4vCMBC+C/sfwix409QHKtUoi7Bij9bCXodmtik2&#10;k26T1frvjSB4m4/vOZtdbxtxpc7XjhVMxgkI4tLpmisFxfl7tALhA7LGxjEpuJOH3fZjsMFUuxuf&#10;6JqHSsQQ9ikqMCG0qZS+NGTRj11LHLlf11kMEXaV1B3eYrht5DRJFtJizbHBYEt7Q+Ul/7cKDvqn&#10;sPlxbrK/OputpC0yrAqlhp/91xpEoD68xS/3Ucf5y8UEnt/EE+T2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8f7nsAAAADdAAAADwAAAAAAAAAAAAAAAACYAgAAZHJzL2Rvd25y&#10;ZXYueG1sUEsFBgAAAAAEAAQA9QAAAIUDAAAAAA==&#10;" path="m29,r5,l39,5r5,5l48,10r,4l48,19r5,5l48,29r,5l48,38r-4,5l39,43r,5l34,48r-5,l24,48r-4,l15,43r-5,l5,38r,-4l5,29,,24,5,19r,-5l5,10r5,l15,5r5,l24,r5,xe" fillcolor="aqua" stroked="f">
                <v:path arrowok="t" o:connecttype="custom" o:connectlocs="18,0;21,0;24,3;24,3;27,6;29,6;29,9;29,12;32,15;29,18;29,21;29,24;27,27;24,27;24,30;21,30;18,30;14,30;12,30;9,27;6,27;3,24;3,21;3,18;0,15;3,12;3,9;3,6;6,6;9,3;12,3;14,0;18,0" o:connectangles="0,0,0,0,0,0,0,0,0,0,0,0,0,0,0,0,0,0,0,0,0,0,0,0,0,0,0,0,0,0,0,0,0"/>
                <o:lock v:ext="edit" aspectratio="t"/>
              </v:shape>
              <v:shape id="Freeform 1664" o:spid="_x0000_s1186" style="position:absolute;left:725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XrxcQA&#10;AADdAAAADwAAAGRycy9kb3ducmV2LnhtbERPTWvCQBC9C/6HZQq96UaltkRXEalgexBMWkpvQ3bM&#10;hmZn0+w2pv/eFQRv83ifs1z3thYdtb5yrGAyTkAQF05XXCr4yHejFxA+IGusHZOCf/KwXg0HS0y1&#10;O/ORuiyUIoawT1GBCaFJpfSFIYt+7BriyJ1cazFE2JZSt3iO4baW0ySZS4sVxwaDDW0NFT/Zn1WQ&#10;Gdq8fv3mh27yNHvT/I2fe/+u1ONDv1mACNSHu/jm3us4/3k+hes38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V68XEAAAA3QAAAA8AAAAAAAAAAAAAAAAAmAIAAGRycy9k&#10;b3ducmV2LnhtbFBLBQYAAAAABAAEAPUAAACJAwAAAAA=&#10;" path="m24,r5,l34,5r4,l43,10r5,4l48,19r,5l48,29r,5l43,38r,5l38,43r-4,5l29,48r-5,l19,48r-5,l10,43,5,38r,-4l,29,,24,,19,5,14r,-4l10,10r,-5l14,5,19,r5,xe" fillcolor="aqua" stroked="f">
                <v:path arrowok="t" o:connecttype="custom" o:connectlocs="15,0;18,0;21,3;24,3;27,6;27,6;30,9;30,12;30,15;30,18;30,21;27,24;27,27;24,27;21,30;18,30;15,30;12,30;9,30;6,27;6,27;3,24;3,21;0,18;0,15;0,12;3,9;3,6;6,6;6,3;9,3;12,0;15,0" o:connectangles="0,0,0,0,0,0,0,0,0,0,0,0,0,0,0,0,0,0,0,0,0,0,0,0,0,0,0,0,0,0,0,0,0"/>
                <o:lock v:ext="edit" aspectratio="t"/>
              </v:shape>
              <v:shape id="Freeform 1665" o:spid="_x0000_s1187" style="position:absolute;left:7553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lOXsQA&#10;AADdAAAADwAAAGRycy9kb3ducmV2LnhtbERPTWvCQBC9F/oflhG81Y1KVVJXkdKC9VBoVMTbkJ1m&#10;g9nZmF1j/PeuUOhtHu9z5svOVqKlxpeOFQwHCQji3OmSCwW77efLDIQPyBorx6TgRh6Wi+enOaba&#10;XfmH2iwUIoawT1GBCaFOpfS5IYt+4GriyP26xmKIsCmkbvAaw20lR0kykRZLjg0Ga3o3lJ+yi1WQ&#10;GVp9HM7b73b4Ov7SfMT92m+U6ve61RuIQF34F/+51zrOn07G8Pgmni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ZTl7EAAAA3QAAAA8AAAAAAAAAAAAAAAAAmAIAAGRycy9k&#10;b3ducmV2LnhtbFBLBQYAAAAABAAEAPUAAACJAwAAAAA=&#10;" path="m24,r4,l33,5r5,l43,10r5,l48,14r,5l48,24r,5l48,34r,4l43,43r-5,l33,48r-5,l24,48r-5,l14,48r,-5l9,43,4,38r,-4l,29,,24,,19,4,14r,-4l9,10,14,5,19,r5,xe" fillcolor="aqua" stroked="f">
                <v:path arrowok="t" o:connecttype="custom" o:connectlocs="15,0;18,0;21,3;24,3;27,6;30,6;30,9;30,12;30,15;30,18;30,21;30,24;27,27;24,27;21,30;18,30;15,30;12,30;9,30;9,27;6,27;3,24;3,21;0,18;0,15;0,12;3,9;3,6;6,6;9,3;9,3;12,0;15,0" o:connectangles="0,0,0,0,0,0,0,0,0,0,0,0,0,0,0,0,0,0,0,0,0,0,0,0,0,0,0,0,0,0,0,0,0"/>
                <o:lock v:ext="edit" aspectratio="t"/>
              </v:shape>
              <v:shape id="Freeform 1666" o:spid="_x0000_s1188" style="position:absolute;left:719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DWKsQA&#10;AADdAAAADwAAAGRycy9kb3ducmV2LnhtbERPTWvCQBC9C/0PyxS86cZqVVJXkdKC9iAYFeltyE6z&#10;odnZNLuN8d+7hYK3ebzPWaw6W4mWGl86VjAaJiCIc6dLLhQcD++DOQgfkDVWjknBlTyslg+9Baba&#10;XXhPbRYKEUPYp6jAhFCnUvrckEU/dDVx5L5cYzFE2BRSN3iJ4baST0kylRZLjg0Ga3o1lH9nv1ZB&#10;Zmj9dv457NrR83ir+RNPG/+hVP+xW7+ACNSFu/jfvdFx/mw6gb9v4gl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w1irEAAAA3QAAAA8AAAAAAAAAAAAAAAAAmAIAAGRycy9k&#10;b3ducmV2LnhtbFBLBQYAAAAABAAEAPUAAACJAwAAAAA=&#10;" path="m24,r5,l34,5r4,l43,10r5,4l48,19r,5l48,29r,5l43,38r,5l38,43r-4,5l29,48r-5,l19,48r-5,l10,43r-5,l5,38,,34,,29,,24,,19,,14,5,10,10,5r4,l19,r5,xe" fillcolor="aqua" stroked="f">
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67" o:spid="_x0000_s1189" style="position:absolute;left:7494;top:16194;width:29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xzscQA&#10;AADdAAAADwAAAGRycy9kb3ducmV2LnhtbERPTWvCQBC9F/wPyxR6qxstWomuIqJgeygYK+JtyI7Z&#10;0OxszG5j+u9doeBtHu9zZovOVqKlxpeOFQz6CQji3OmSCwXf+83rBIQPyBorx6Tgjzws5r2nGaba&#10;XXlHbRYKEUPYp6jAhFCnUvrckEXfdzVx5M6usRgibAqpG7zGcFvJYZKMpcWSY4PBmlaG8p/s1yrI&#10;DC3Xx8v+qx2M3j40n/Cw9Z9KvTx3yymIQF14iP/dWx3nv49HcP8mniD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8c7HEAAAA3QAAAA8AAAAAAAAAAAAAAAAAmAIAAGRycy9k&#10;b3ducmV2LnhtbFBLBQYAAAAABAAEAPUAAACJAwAAAAA=&#10;" path="m24,r4,l33,5r5,l43,10r5,4l48,19r,5l48,29r,5l43,38r,5l38,43r-5,5l28,48r-4,l19,48r-5,l9,43,4,38,,34,,29,,24,,19,,14,4,10r5,l9,5r5,l19,r5,xe" fillcolor="aqua" stroked="f">
                <v:path arrowok="t" o:connecttype="custom" o:connectlocs="15,0;17,0;20,3;23,3;26,6;26,6;29,9;29,12;29,15;29,18;29,21;26,24;26,27;23,27;20,30;17,30;15,30;11,30;8,30;5,27;5,27;2,24;0,21;0,18;0,15;0,12;0,9;2,6;5,6;5,3;8,3;11,0;15,0" o:connectangles="0,0,0,0,0,0,0,0,0,0,0,0,0,0,0,0,0,0,0,0,0,0,0,0,0,0,0,0,0,0,0,0,0"/>
                <o:lock v:ext="edit" aspectratio="t"/>
              </v:shape>
              <v:shape id="Freeform 1668" o:spid="_x0000_s1190" style="position:absolute;left:7434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7txsQA&#10;AADdAAAADwAAAGRycy9kb3ducmV2LnhtbERPTWvCQBC9F/oflin0Vje2GCW6ipQW1EPBqIi3ITtm&#10;g9nZNLuN8d93CwVv83ifM1v0thYdtb5yrGA4SEAQF05XXCrY7z5fJiB8QNZYOyYFN/KwmD8+zDDT&#10;7spb6vJQihjCPkMFJoQmk9IXhiz6gWuII3d2rcUQYVtK3eI1httaviZJKi1WHBsMNvRuqLjkP1ZB&#10;bmj5cfzefXXD0dta8wkPK79R6vmpX05BBOrDXfzvXuk4f5ym8PdNPEHO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u7cbEAAAA3QAAAA8AAAAAAAAAAAAAAAAAmAIAAGRycy9k&#10;b3ducmV2LnhtbFBLBQYAAAAABAAEAPUAAACJAwAAAAA=&#10;" path="m24,r4,l33,5r5,l38,10r5,l48,14r,5l48,24r,5l48,34r-5,4l38,43r-5,5l28,48r-4,l19,48r-5,l9,43r-5,l4,38,,34,,29,,24,,19,,14,4,10,9,5r5,l19,r5,xe" fillcolor="aqua" stroked="f">
                <v:path arrowok="t" o:connecttype="custom" o:connectlocs="15,0;18,0;21,3;24,3;24,6;27,6;30,9;30,12;30,15;30,18;30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shape id="Freeform 1669" o:spid="_x0000_s1191" style="position:absolute;left:7375;top:16194;width:30;height:30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JIXcQA&#10;AADdAAAADwAAAGRycy9kb3ducmV2LnhtbERPTWvCQBC9F/wPywje6kZLVaKriFiwPRQaFfE2ZMds&#10;MDsbs2tM/323UOhtHu9zFqvOVqKlxpeOFYyGCQji3OmSCwWH/dvzDIQPyBorx6Tgmzyslr2nBaba&#10;PfiL2iwUIoawT1GBCaFOpfS5IYt+6GriyF1cYzFE2BRSN/iI4baS4ySZSIslxwaDNW0M5dfsbhVk&#10;htbb023/2Y5eX941n/G48x9KDfrdeg4iUBf+xX/unY7zp5Mp/H4TT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iSF3EAAAA3QAAAA8AAAAAAAAAAAAAAAAAmAIAAGRycy9k&#10;b3ducmV2LnhtbFBLBQYAAAAABAAEAPUAAACJAwAAAAA=&#10;" path="m24,r4,l33,5r5,l38,10r5,l43,14r5,5l48,24r,5l43,34r,4l38,43r-5,5l28,48r-4,l19,48r-5,l9,43r-5,l4,38,,34,,29,,24,,19,,14,4,10,9,5r5,l19,r5,xe" fillcolor="aqua" stroked="f">
                <v:path arrowok="t" o:connecttype="custom" o:connectlocs="15,0;18,0;21,3;24,3;24,6;27,6;27,9;30,12;30,15;30,18;27,21;27,24;24,27;24,27;21,30;18,30;15,30;12,30;9,30;6,27;3,27;3,24;0,21;0,18;0,15;0,12;0,9;3,6;3,6;6,3;9,3;12,0;15,0" o:connectangles="0,0,0,0,0,0,0,0,0,0,0,0,0,0,0,0,0,0,0,0,0,0,0,0,0,0,0,0,0,0,0,0,0"/>
                <o:lock v:ext="edit" aspectratio="t"/>
              </v:shape>
              <v:group id="Group 1670" o:spid="_x0000_s1192" style="position:absolute;left:11115;top:15986;width:330;height:30;rotation:90" coordorigin="10697,2664" coordsize="330,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TsRkxgAAAN0A&#10;AAAPAAAAAAAAAAAAAAAAAKoCAABkcnMvZG93bnJldi54bWxQSwUGAAAAAAQABAD6AAAAnQMAAAAA&#10;">
                <v:shape id="Freeform 1671" o:spid="_x0000_s1193" style="position:absolute;left:10997;top:2664;width:30;height:30;rotation:9300662fd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6WEsQA&#10;AADdAAAADwAAAGRycy9kb3ducmV2LnhtbERPS2vCQBC+C/0PyxS8SN1UJWlTVxGxULyIsZQeh+w0&#10;Cc3Ohuw2j3/vFgRv8/E9Z70dTC06al1lWcHzPAJBnFtdcaHg8/L+9ALCeWSNtWVSMJKD7eZhssZU&#10;257P1GW+ECGEXYoKSu+bVEqXl2TQzW1DHLgf2xr0AbaF1C32IdzUchFFsTRYcWgosaF9Sflv9mcU&#10;dEs81El3SmaH/lg0Y7xy49e3UtPHYfcGwtPg7+Kb+0OH+Un8Cv/fhBP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ulhLEAAAA3QAAAA8AAAAAAAAAAAAAAAAAmAIAAGRycy9k&#10;b3ducmV2LnhtbFBLBQYAAAAABAAEAPUAAACJAwAAAAA=&#10;" path="m24,r5,l33,5r5,l43,10r5,4l48,19r,5l48,29r,5l43,38r,5l38,43r-5,5l29,48r-5,l19,48r-5,l9,43,5,38,,34,,29,,24,,19,,14,5,10r4,l9,5r5,l19,r5,xe" fillcolor="aqua" stroked="f">
                  <v:path arrowok="t" o:connecttype="custom" o:connectlocs="15,0;18,0;21,3;24,3;27,6;27,6;30,9;30,12;30,15;30,18;30,21;27,24;27,27;24,27;21,30;18,30;15,30;12,30;9,30;6,27;6,27;3,24;0,21;0,18;0,15;0,12;0,9;3,6;6,6;6,3;9,3;12,0;15,0" o:connectangles="0,0,0,0,0,0,0,0,0,0,0,0,0,0,0,0,0,0,0,0,0,0,0,0,0,0,0,0,0,0,0,0,0"/>
                  <o:lock v:ext="edit" aspectratio="t"/>
                </v:shape>
                <v:shape id="Freeform 1672" o:spid="_x0000_s1194" style="position:absolute;left:10938;top:2664;width:29;height:30;rotation:9300662fd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2pUscA&#10;AADdAAAADwAAAGRycy9kb3ducmV2LnhtbESPS2vDQAyE74X+h0WBXEqzblPi4mYTSkkg5FLyoPQo&#10;vKpt4tUa79aPfx8dArlJzGjm03I9uFp11IbKs4GXWQKKOPe24sLA+bR9fgcVIrLF2jMZGCnAevX4&#10;sMTM+p4P1B1joSSEQ4YGyhibTOuQl+QwzHxDLNqfbx1GWdtC2xZ7CXe1fk2ShXZYsTSU2NBXSfnl&#10;+O8MdHPc1Gn3nT5t+n3RjIu3MP78GjOdDJ8foCIN8W6+Xe+s4Kep8Ms3MoJe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NqVLHAAAA3QAAAA8AAAAAAAAAAAAAAAAAmAIAAGRy&#10;cy9kb3ducmV2LnhtbFBLBQYAAAAABAAEAPUAAACMAwAAAAA=&#10;" path="m24,r5,l33,5r5,l38,10r5,l48,14r,5l48,24r,5l48,34r-5,4l38,43r-5,5l29,48r-5,l19,48r-5,l9,43r-4,l5,38,,34,,29,,24,,19,,14,5,10,9,5r5,l19,r5,xe" fillcolor="aqua" stroked="f">
                  <v:path arrowok="t" o:connecttype="custom" o:connectlocs="15,0;18,0;20,3;23,3;23,6;26,6;29,9;29,12;29,15;29,18;29,21;26,24;23,27;23,27;20,30;18,30;15,30;11,30;8,30;5,27;3,27;3,24;0,21;0,18;0,15;0,12;0,9;3,6;3,6;5,3;8,3;11,0;15,0" o:connectangles="0,0,0,0,0,0,0,0,0,0,0,0,0,0,0,0,0,0,0,0,0,0,0,0,0,0,0,0,0,0,0,0,0"/>
                  <o:lock v:ext="edit" aspectratio="t"/>
                </v:shape>
                <v:shape id="Freeform 1673" o:spid="_x0000_s1195" style="position:absolute;left:10878;top:2664;width:30;height:30;rotation:9300662fd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EMycMA&#10;AADdAAAADwAAAGRycy9kb3ducmV2LnhtbERPS2vCQBC+C/0PyxR6Ed1oxUh0lVIsFC/SVMTjkJ0m&#10;odnZkF3z+PeuIHibj+85m11vKtFS40rLCmbTCARxZnXJuYLT79dkBcJ5ZI2VZVIwkIPd9mW0wUTb&#10;jn+oTX0uQgi7BBUU3teJlC4ryKCb2po4cH+2MegDbHKpG+xCuKnkPIqW0mDJoaHAmj4Lyv7Tq1HQ&#10;vuO+ittjPN53h7welgs3nC9Kvb32H2sQnnr/FD/c3zrMj+MZ3L8JJ8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kEMycMAAADdAAAADwAAAAAAAAAAAAAAAACYAgAAZHJzL2Rv&#10;d25yZXYueG1sUEsFBgAAAAAEAAQA9QAAAIgDAAAAAA==&#10;" path="m24,r5,l33,5r5,5l43,10r,4l48,19r,5l48,29r-5,5l43,38r-5,5l33,43r,5l29,48r-5,l19,48r-5,l9,43r-4,l,38,,34,,29,,24,,19,,14,,10r5,l9,5r5,l19,r5,xe" fillcolor="aqua" stroked="f">
                  <v:path arrowok="t" o:connecttype="custom" o:connectlocs="15,0;18,0;21,3;21,3;24,6;27,6;27,9;30,12;30,15;30,18;27,21;27,24;24,27;21,27;21,30;18,30;15,30;12,30;9,30;6,27;3,27;0,24;0,21;0,18;0,15;0,12;0,9;0,6;3,6;6,3;9,3;12,0;15,0" o:connectangles="0,0,0,0,0,0,0,0,0,0,0,0,0,0,0,0,0,0,0,0,0,0,0,0,0,0,0,0,0,0,0,0,0"/>
                  <o:lock v:ext="edit" aspectratio="t"/>
                </v:shape>
                <v:shape id="Freeform 1674" o:spid="_x0000_s1196" style="position:absolute;left:10816;top:2664;width:33;height:30;rotation:9224502fd;visibility:visible;mso-wrap-style:square;v-text-anchor:top" coordsize="53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h5csQA&#10;AADdAAAADwAAAGRycy9kb3ducmV2LnhtbERPTWsCMRC9C/0PYQq9SE30UO3W7CKFYnsQcZWeh810&#10;d+lmsiZRt/++EQRv83ifsywG24kz+dA61jCdKBDElTMt1xoO+4/nBYgQkQ12jknDHwUo8ofREjPj&#10;LryjcxlrkUI4ZKihibHPpAxVQxbDxPXEiftx3mJM0NfSeLykcNvJmVIv0mLLqaHBnt4bqn7Lk9Ww&#10;W6tXOVXtYbw9Rv8leTPef2+0fnocVm8gIg3xLr65P02aP5/P4PpNOkH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oeXLEAAAA3QAAAA8AAAAAAAAAAAAAAAAAmAIAAGRycy9k&#10;b3ducmV2LnhtbFBLBQYAAAAABAAEAPUAAACJAwAAAAA=&#10;" path="m24,r5,l34,5r4,l43,10r5,l48,14r,5l53,24r-5,5l48,34r,4l43,43r-5,l34,48r-5,l24,48r-5,l15,43r-5,l5,38r,-4l5,29,,24,5,19r,-5l5,10r5,l15,5r4,l19,r5,xe" fillcolor="aqua" stroked="f">
                  <v:path arrowok="t" o:connecttype="custom" o:connectlocs="15,0;18,0;21,3;24,3;27,6;30,6;30,9;30,12;33,15;30,18;30,21;30,24;27,27;24,27;21,30;18,30;15,30;12,30;12,30;9,27;6,27;3,24;3,21;3,18;0,15;3,12;3,9;3,6;6,6;9,3;12,3;12,0;15,0" o:connectangles="0,0,0,0,0,0,0,0,0,0,0,0,0,0,0,0,0,0,0,0,0,0,0,0,0,0,0,0,0,0,0,0,0"/>
                  <o:lock v:ext="edit" aspectratio="t"/>
                </v:shape>
                <v:shape id="Freeform 1675" o:spid="_x0000_s1197" style="position:absolute;left:10757;top:2664;width:29;height:30;rotation:9300662fd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83JcQA&#10;AADdAAAADwAAAGRycy9kb3ducmV2LnhtbERPS2vCQBC+F/wPywi9FN20FiPRTShiofRSakU8Dtkx&#10;CWZnQ3bN4993BcHbfHzP2WSDqUVHrassK3idRyCIc6srLhQc/j5nKxDOI2usLZOCkRxk6eRpg4m2&#10;Pf9St/eFCCHsElRQet8kUrq8JINubhviwJ1ta9AH2BZSt9iHcFPLtyhaSoMVh4YSG9qWlF/2V6Og&#10;W+Cujruf+GXXfxfNuHx34/Gk1PN0+FiD8DT4h/ju/tJhfhwv4PZNOEG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fNyXEAAAA3QAAAA8AAAAAAAAAAAAAAAAAmAIAAGRycy9k&#10;b3ducmV2LnhtbFBLBQYAAAAABAAEAPUAAACJAwAAAAA=&#10;" path="m24,r5,l34,5r5,l43,10r5,4l48,19r,5l48,29r,5l43,38r,5l39,43r-5,5l29,48r-5,l19,48r-4,l10,43,5,38r,-4l,29,,24,,19,5,14r,-4l10,10r,-5l15,5,19,r5,xe" fillcolor="aqua" stroked="f">
                  <v:path arrowok="t" o:connecttype="custom" o:connectlocs="15,0;18,0;21,3;24,3;26,6;26,6;29,9;29,12;29,15;29,18;29,21;26,24;26,27;24,27;21,30;18,30;15,30;11,30;9,30;6,27;6,27;3,24;3,21;0,18;0,15;0,12;3,9;3,6;6,6;6,3;9,3;11,0;15,0" o:connectangles="0,0,0,0,0,0,0,0,0,0,0,0,0,0,0,0,0,0,0,0,0,0,0,0,0,0,0,0,0,0,0,0,0"/>
                  <o:lock v:ext="edit" aspectratio="t"/>
                </v:shape>
                <v:shape id="Freeform 1676" o:spid="_x0000_s1198" style="position:absolute;left:10697;top:2664;width:30;height:30;rotation:9300662fd;visibility:visible;mso-wrap-style:square;v-text-anchor:top" coordsize="48,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avUcQA&#10;AADdAAAADwAAAGRycy9kb3ducmV2LnhtbERPS2vCQBC+C/6HZYReRDdtxUh0E4pYKL2UWhGPQ3ZM&#10;gtnZkF3z+PfdQsHbfHzP2WWDqUVHrassK3heRiCIc6srLhScft4XGxDOI2usLZOCkRxk6XSyw0Tb&#10;nr+pO/pChBB2CSoovW8SKV1ekkG3tA1x4K62NegDbAupW+xDuKnlSxStpcGKQ0OJDe1Lym/Hu1HQ&#10;veKhjruveH7oP4tmXK/ceL4o9TQb3rYgPA3+If53f+gwP45X8PdNOEG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2r1HEAAAA3QAAAA8AAAAAAAAAAAAAAAAAmAIAAGRycy9k&#10;b3ducmV2LnhtbFBLBQYAAAAABAAEAPUAAACJAwAAAAA=&#10;" path="m24,r5,l34,5r5,l43,10r5,4l48,19r,5l48,29r,5l43,38r,5l39,43r-5,5l29,48r-5,l19,48r-4,l10,43r-5,l5,38,,34,,29,,24,,19,,14,5,10,10,5r5,l19,r5,xe" fillcolor="aqua" stroked="f">
                  <v:path arrowok="t" o:connecttype="custom" o:connectlocs="15,0;18,0;21,3;24,3;27,6;27,6;30,9;30,12;30,15;30,18;30,21;27,24;27,27;24,27;21,30;18,30;15,30;12,30;9,30;6,27;3,27;3,24;0,21;0,18;0,15;0,12;0,9;3,6;3,6;6,3;9,3;12,0;15,0" o:connectangles="0,0,0,0,0,0,0,0,0,0,0,0,0,0,0,0,0,0,0,0,0,0,0,0,0,0,0,0,0,0,0,0,0"/>
                  <o:lock v:ext="edit" aspectratio="t"/>
                </v:shape>
              </v:group>
              <w10:wrap type="through"/>
            </v:group>
          </w:pict>
        </mc:Fallback>
      </mc:AlternateContent>
    </w:r>
    <w:r w:rsidR="00330970">
      <w:rPr>
        <w:rFonts w:ascii="Arial" w:hAnsi="Arial"/>
        <w:color w:val="000080"/>
        <w:sz w:val="18"/>
      </w:rPr>
      <w:t xml:space="preserve">Datum vydání: </w:t>
    </w:r>
    <w:proofErr w:type="gramStart"/>
    <w:r w:rsidR="00535E23">
      <w:rPr>
        <w:rFonts w:ascii="Arial" w:hAnsi="Arial"/>
        <w:color w:val="000080"/>
        <w:sz w:val="18"/>
      </w:rPr>
      <w:t>06.09</w:t>
    </w:r>
    <w:r w:rsidR="00330970">
      <w:rPr>
        <w:rFonts w:ascii="Arial" w:hAnsi="Arial"/>
        <w:color w:val="000080"/>
        <w:sz w:val="18"/>
      </w:rPr>
      <w:t>.2013</w:t>
    </w:r>
    <w:proofErr w:type="gramEnd"/>
    <w:r w:rsidR="00330970">
      <w:rPr>
        <w:rFonts w:ascii="Arial" w:hAnsi="Arial"/>
        <w:color w:val="000080"/>
        <w:sz w:val="18"/>
      </w:rPr>
      <w:tab/>
    </w:r>
    <w:r w:rsidR="00330970">
      <w:rPr>
        <w:rFonts w:ascii="Arial" w:hAnsi="Arial"/>
        <w:color w:val="000080"/>
        <w:sz w:val="18"/>
      </w:rPr>
      <w:tab/>
    </w:r>
    <w:r w:rsidR="00330970">
      <w:rPr>
        <w:rFonts w:ascii="Arial" w:hAnsi="Arial"/>
        <w:color w:val="000080"/>
        <w:sz w:val="18"/>
      </w:rPr>
      <w:tab/>
    </w:r>
    <w:r w:rsidR="00330970">
      <w:rPr>
        <w:rFonts w:ascii="Arial" w:hAnsi="Arial"/>
        <w:snapToGrid w:val="0"/>
        <w:color w:val="000080"/>
        <w:sz w:val="18"/>
      </w:rPr>
      <w:t xml:space="preserve">Strana </w:t>
    </w:r>
    <w:r w:rsidR="00436328">
      <w:rPr>
        <w:rFonts w:ascii="Arial" w:hAnsi="Arial"/>
        <w:snapToGrid w:val="0"/>
        <w:color w:val="000080"/>
        <w:sz w:val="18"/>
      </w:rPr>
      <w:fldChar w:fldCharType="begin"/>
    </w:r>
    <w:r w:rsidR="00330970">
      <w:rPr>
        <w:rFonts w:ascii="Arial" w:hAnsi="Arial"/>
        <w:snapToGrid w:val="0"/>
        <w:color w:val="000080"/>
        <w:sz w:val="18"/>
      </w:rPr>
      <w:instrText xml:space="preserve"> PAGE </w:instrText>
    </w:r>
    <w:r w:rsidR="00436328">
      <w:rPr>
        <w:rFonts w:ascii="Arial" w:hAnsi="Arial"/>
        <w:snapToGrid w:val="0"/>
        <w:color w:val="000080"/>
        <w:sz w:val="18"/>
      </w:rPr>
      <w:fldChar w:fldCharType="separate"/>
    </w:r>
    <w:r w:rsidR="008241AF">
      <w:rPr>
        <w:rFonts w:ascii="Arial" w:hAnsi="Arial"/>
        <w:noProof/>
        <w:snapToGrid w:val="0"/>
        <w:color w:val="000080"/>
        <w:sz w:val="18"/>
      </w:rPr>
      <w:t>2</w:t>
    </w:r>
    <w:r w:rsidR="00436328">
      <w:rPr>
        <w:rFonts w:ascii="Arial" w:hAnsi="Arial"/>
        <w:snapToGrid w:val="0"/>
        <w:color w:val="000080"/>
        <w:sz w:val="18"/>
      </w:rPr>
      <w:fldChar w:fldCharType="end"/>
    </w:r>
    <w:r w:rsidR="00330970">
      <w:rPr>
        <w:rFonts w:ascii="Arial" w:hAnsi="Arial"/>
        <w:snapToGrid w:val="0"/>
        <w:color w:val="000080"/>
        <w:sz w:val="18"/>
      </w:rPr>
      <w:t xml:space="preserve">  </w:t>
    </w:r>
  </w:p>
  <w:p w:rsidR="00330970" w:rsidRDefault="00330970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442E" w:rsidRDefault="000C442E">
      <w:r>
        <w:separator/>
      </w:r>
    </w:p>
  </w:footnote>
  <w:footnote w:type="continuationSeparator" w:id="0">
    <w:p w:rsidR="000C442E" w:rsidRDefault="000C442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0970" w:rsidRDefault="00D81056">
    <w:pPr>
      <w:pStyle w:val="Zhlav"/>
    </w:pPr>
    <w:r>
      <w:rPr>
        <w:noProof/>
      </w:rPr>
      <w:drawing>
        <wp:anchor distT="0" distB="0" distL="114300" distR="114300" simplePos="0" relativeHeight="251890176" behindDoc="0" locked="0" layoutInCell="1" allowOverlap="1">
          <wp:simplePos x="0" y="0"/>
          <wp:positionH relativeFrom="column">
            <wp:posOffset>1043940</wp:posOffset>
          </wp:positionH>
          <wp:positionV relativeFrom="paragraph">
            <wp:posOffset>381635</wp:posOffset>
          </wp:positionV>
          <wp:extent cx="811530" cy="762000"/>
          <wp:effectExtent l="19050" t="0" r="7620" b="0"/>
          <wp:wrapNone/>
          <wp:docPr id="1677" name="obrázek 1677" descr="logo EP NOVÉ střední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77" descr="logo EP NOVÉ střední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1530" cy="762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50912" behindDoc="1" locked="0" layoutInCell="1" allowOverlap="1">
              <wp:simplePos x="0" y="0"/>
              <wp:positionH relativeFrom="column">
                <wp:posOffset>1098550</wp:posOffset>
              </wp:positionH>
              <wp:positionV relativeFrom="paragraph">
                <wp:posOffset>1379220</wp:posOffset>
              </wp:positionV>
              <wp:extent cx="731520" cy="8409305"/>
              <wp:effectExtent l="3175" t="7620" r="8255" b="3175"/>
              <wp:wrapNone/>
              <wp:docPr id="2257" name="Freeform 7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731520" cy="8409305"/>
                      </a:xfrm>
                      <a:custGeom>
                        <a:avLst/>
                        <a:gdLst>
                          <a:gd name="T0" fmla="*/ 0 w 1152"/>
                          <a:gd name="T1" fmla="*/ 1140 h 13524"/>
                          <a:gd name="T2" fmla="*/ 0 w 1152"/>
                          <a:gd name="T3" fmla="*/ 13524 h 13524"/>
                          <a:gd name="T4" fmla="*/ 1152 w 1152"/>
                          <a:gd name="T5" fmla="*/ 13524 h 13524"/>
                          <a:gd name="T6" fmla="*/ 1146 w 1152"/>
                          <a:gd name="T7" fmla="*/ 0 h 13524"/>
                          <a:gd name="T8" fmla="*/ 0 w 1152"/>
                          <a:gd name="T9" fmla="*/ 1140 h 13524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</a:cxnLst>
                        <a:rect l="0" t="0" r="r" b="b"/>
                        <a:pathLst>
                          <a:path w="1152" h="13524">
                            <a:moveTo>
                              <a:pt x="0" y="1140"/>
                            </a:moveTo>
                            <a:lnTo>
                              <a:pt x="0" y="13524"/>
                            </a:lnTo>
                            <a:lnTo>
                              <a:pt x="1152" y="13524"/>
                            </a:lnTo>
                            <a:lnTo>
                              <a:pt x="1146" y="0"/>
                            </a:lnTo>
                            <a:lnTo>
                              <a:pt x="0" y="1140"/>
                            </a:lnTo>
                            <a:close/>
                          </a:path>
                        </a:pathLst>
                      </a:custGeom>
                      <a:gradFill rotWithShape="0">
                        <a:gsLst>
                          <a:gs pos="0">
                            <a:srgbClr val="99CCFF"/>
                          </a:gs>
                          <a:gs pos="100000">
                            <a:srgbClr val="EDFFFF"/>
                          </a:gs>
                        </a:gsLst>
                        <a:lin ang="5400000" scaled="1"/>
                      </a:gra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93" o:spid="_x0000_s1026" style="position:absolute;margin-left:86.5pt;margin-top:108.6pt;width:57.6pt;height:662.15pt;z-index:-25156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152,1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" path="m,1140l,13524r1152,l1146,,,1140xe" fillcolor="#9cf" stroked="f">
              <v:fill color2="#edffff" focus="100%" type="gradient"/>
              <v:path arrowok="t" o:connecttype="custom" o:connectlocs="0,708859;0,8409305;731520,8409305;727710,0;0,708859" o:connectangles="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41696" behindDoc="0" locked="0" layoutInCell="1" allowOverlap="1">
              <wp:simplePos x="0" y="0"/>
              <wp:positionH relativeFrom="column">
                <wp:posOffset>7018020</wp:posOffset>
              </wp:positionH>
              <wp:positionV relativeFrom="paragraph">
                <wp:posOffset>1094105</wp:posOffset>
              </wp:positionV>
              <wp:extent cx="33655" cy="30480"/>
              <wp:effectExtent l="7620" t="8255" r="6350" b="8890"/>
              <wp:wrapNone/>
              <wp:docPr id="2256" name="Freeform 7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43 w 53"/>
                          <a:gd name="T5" fmla="*/ 5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38 h 48"/>
                          <a:gd name="T14" fmla="*/ 34 w 53"/>
                          <a:gd name="T15" fmla="*/ 43 h 48"/>
                          <a:gd name="T16" fmla="*/ 29 w 53"/>
                          <a:gd name="T17" fmla="*/ 48 h 48"/>
                          <a:gd name="T18" fmla="*/ 19 w 53"/>
                          <a:gd name="T19" fmla="*/ 43 h 48"/>
                          <a:gd name="T20" fmla="*/ 10 w 53"/>
                          <a:gd name="T21" fmla="*/ 38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5 h 48"/>
                          <a:gd name="T30" fmla="*/ 19 w 53"/>
                          <a:gd name="T31" fmla="*/ 0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9" y="48"/>
                            </a:lnTo>
                            <a:lnTo>
                              <a:pt x="19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9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84" o:spid="_x0000_s1026" style="position:absolute;margin-left:552.6pt;margin-top:86.15pt;width:2.65pt;height:2.4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" path="m29,r5,l43,5r5,9l53,24,48,34r-5,4l34,43r-5,5l19,43,10,38,5,34,,24,5,14,10,5,19,,29,xe" fillcolor="#00a7d1" stroked="f">
              <v:path arrowok="t" o:connecttype="custom" o:connectlocs="18415,0;21590,0;27305,3175;30480,8890;33655,15240;30480,21590;27305,24130;21590,27305;18415,30480;12065,27305;6350,24130;3175,21590;0,15240;3175,8890;6350,3175;12065,0;1841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40672" behindDoc="0" locked="0" layoutInCell="1" allowOverlap="1">
              <wp:simplePos x="0" y="0"/>
              <wp:positionH relativeFrom="column">
                <wp:posOffset>6957060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255" name="Freeform 7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83" o:spid="_x0000_s1026" style="position:absolute;margin-left:547.8pt;margin-top:86.15pt;width:2.4pt;height:2.4pt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rGehw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" path="m24,l34,r9,5l48,14r,10l48,34r-5,4l34,43,24,48,15,43,10,38,5,34,,24,5,14,10,5,15,r9,xe" fillcolor="#00a7d1" stroked="f">
              <v:path arrowok="t" o:connecttype="custom" o:connectlocs="15240,0;21590,0;27305,3175;30480,8890;30480,15240;30480,21590;27305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9648" behindDoc="0" locked="0" layoutInCell="1" allowOverlap="1">
              <wp:simplePos x="0" y="0"/>
              <wp:positionH relativeFrom="column">
                <wp:posOffset>6896100</wp:posOffset>
              </wp:positionH>
              <wp:positionV relativeFrom="paragraph">
                <wp:posOffset>1094105</wp:posOffset>
              </wp:positionV>
              <wp:extent cx="30480" cy="30480"/>
              <wp:effectExtent l="0" t="8255" r="7620" b="8890"/>
              <wp:wrapNone/>
              <wp:docPr id="2254" name="Freeform 7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82" o:spid="_x0000_s1026" style="position:absolute;margin-left:543pt;margin-top:86.15pt;width:2.4pt;height:2.4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" path="m24,l34,,44,5r4,9l48,24r,10l44,38,34,43,24,48,15,43,10,38,,34,,24,,14,10,5,15,r9,xe" fillcolor="#00a7d1" stroked="f">
              <v:path arrowok="t" o:connecttype="custom" o:connectlocs="15240,0;21590,0;27940,3175;30480,8890;30480,15240;30480,21590;27940,24130;21590,27305;15240,30480;9525,27305;6350,24130;0,21590;0,15240;0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8624" behindDoc="0" locked="0" layoutInCell="1" allowOverlap="1">
              <wp:simplePos x="0" y="0"/>
              <wp:positionH relativeFrom="column">
                <wp:posOffset>6835140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253" name="Freeform 7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81" o:spid="_x0000_s1026" style="position:absolute;margin-left:538.2pt;margin-top:86.15pt;width:2.4pt;height:2.4pt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xHiiAQAAKYPAAAOAAAAZHJzL2Uyb0RvYy54bWysV9tu4zYQfS/QfyD0WCCxKMmxZcRZ7G7q&#10;okDaLrDpB9ASZQmVRJWU42SL/ntneHGoVIqFon4wJf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" path="m24,l34,r5,5l48,14r,10l48,34r-9,4l34,43,24,48,15,43,5,38,,34,,24,,14,5,5,15,r9,xe" fillcolor="#00a7d1" stroked="f">
              <v:path arrowok="t" o:connecttype="custom" o:connectlocs="15240,0;21590,0;24765,3175;30480,8890;30480,15240;3048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7600" behindDoc="0" locked="0" layoutInCell="1" allowOverlap="1">
              <wp:simplePos x="0" y="0"/>
              <wp:positionH relativeFrom="column">
                <wp:posOffset>6774180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252" name="Freeform 7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80" o:spid="_x0000_s1026" style="position:absolute;margin-left:533.4pt;margin-top:86.15pt;width:2.4pt;height:2.4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" path="m24,l34,r5,5l44,14r4,10l44,34r-5,4l34,43,24,48,15,43,5,38,,34,,24,,14,5,5,15,r9,xe" fillcolor="#00a7d1" stroked="f">
              <v:path arrowok="t" o:connecttype="custom" o:connectlocs="15240,0;21590,0;24765,3175;27940,8890;30480,15240;2794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6576" behindDoc="0" locked="0" layoutInCell="1" allowOverlap="1">
              <wp:simplePos x="0" y="0"/>
              <wp:positionH relativeFrom="column">
                <wp:posOffset>6710680</wp:posOffset>
              </wp:positionH>
              <wp:positionV relativeFrom="paragraph">
                <wp:posOffset>1094105</wp:posOffset>
              </wp:positionV>
              <wp:extent cx="33020" cy="30480"/>
              <wp:effectExtent l="5080" t="8255" r="0" b="8890"/>
              <wp:wrapNone/>
              <wp:docPr id="2251" name="Freeform 7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020" cy="30480"/>
                      </a:xfrm>
                      <a:custGeom>
                        <a:avLst/>
                        <a:gdLst>
                          <a:gd name="T0" fmla="*/ 24 w 52"/>
                          <a:gd name="T1" fmla="*/ 0 h 48"/>
                          <a:gd name="T2" fmla="*/ 33 w 52"/>
                          <a:gd name="T3" fmla="*/ 0 h 48"/>
                          <a:gd name="T4" fmla="*/ 43 w 52"/>
                          <a:gd name="T5" fmla="*/ 5 h 48"/>
                          <a:gd name="T6" fmla="*/ 48 w 52"/>
                          <a:gd name="T7" fmla="*/ 14 h 48"/>
                          <a:gd name="T8" fmla="*/ 52 w 52"/>
                          <a:gd name="T9" fmla="*/ 24 h 48"/>
                          <a:gd name="T10" fmla="*/ 48 w 52"/>
                          <a:gd name="T11" fmla="*/ 34 h 48"/>
                          <a:gd name="T12" fmla="*/ 43 w 52"/>
                          <a:gd name="T13" fmla="*/ 38 h 48"/>
                          <a:gd name="T14" fmla="*/ 33 w 52"/>
                          <a:gd name="T15" fmla="*/ 43 h 48"/>
                          <a:gd name="T16" fmla="*/ 24 w 52"/>
                          <a:gd name="T17" fmla="*/ 48 h 48"/>
                          <a:gd name="T18" fmla="*/ 19 w 52"/>
                          <a:gd name="T19" fmla="*/ 43 h 48"/>
                          <a:gd name="T20" fmla="*/ 9 w 52"/>
                          <a:gd name="T21" fmla="*/ 38 h 48"/>
                          <a:gd name="T22" fmla="*/ 4 w 52"/>
                          <a:gd name="T23" fmla="*/ 34 h 48"/>
                          <a:gd name="T24" fmla="*/ 0 w 52"/>
                          <a:gd name="T25" fmla="*/ 24 h 48"/>
                          <a:gd name="T26" fmla="*/ 4 w 52"/>
                          <a:gd name="T27" fmla="*/ 14 h 48"/>
                          <a:gd name="T28" fmla="*/ 9 w 52"/>
                          <a:gd name="T29" fmla="*/ 5 h 48"/>
                          <a:gd name="T30" fmla="*/ 19 w 52"/>
                          <a:gd name="T31" fmla="*/ 0 h 48"/>
                          <a:gd name="T32" fmla="*/ 24 w 52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2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9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79" o:spid="_x0000_s1026" style="position:absolute;margin-left:528.4pt;margin-top:86.15pt;width:2.6pt;height:2.4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" path="m24,r9,l43,5r5,9l52,24,48,34r-5,4l33,43r-9,5l19,43,9,38,4,34,,24,4,14,9,5,19,r5,xe" fillcolor="#00a7d1" stroked="f">
              <v:path arrowok="t" o:connecttype="custom" o:connectlocs="15240,0;20955,0;27305,3175;30480,8890;33020,15240;30480,21590;27305,24130;20955,27305;15240,30480;12065,27305;5715,24130;2540,21590;0,15240;2540,8890;5715,3175;1206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5552" behindDoc="0" locked="0" layoutInCell="1" allowOverlap="1">
              <wp:simplePos x="0" y="0"/>
              <wp:positionH relativeFrom="column">
                <wp:posOffset>6649720</wp:posOffset>
              </wp:positionH>
              <wp:positionV relativeFrom="paragraph">
                <wp:posOffset>1094105</wp:posOffset>
              </wp:positionV>
              <wp:extent cx="30480" cy="30480"/>
              <wp:effectExtent l="1270" t="8255" r="6350" b="8890"/>
              <wp:wrapNone/>
              <wp:docPr id="2250" name="Freeform 7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78" o:spid="_x0000_s1026" style="position:absolute;margin-left:523.6pt;margin-top:86.15pt;width:2.4pt;height:2.4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CjUgQQAAKY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" path="m24,r9,l43,5r5,9l48,24r,10l43,38,33,43r-9,5l14,43,9,38,5,34,,24,5,14,9,5,14,,24,xe" fillcolor="#00a7d1" stroked="f">
              <v:path arrowok="t" o:connecttype="custom" o:connectlocs="15240,0;20955,0;27305,3175;30480,8890;30480,15240;30480,21590;27305,24130;20955,27305;15240,30480;8890,27305;5715,24130;3175,21590;0,15240;3175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452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2113915</wp:posOffset>
              </wp:positionV>
              <wp:extent cx="30480" cy="30480"/>
              <wp:effectExtent l="6350" t="8890" r="1270" b="8255"/>
              <wp:wrapNone/>
              <wp:docPr id="2249" name="Freeform 7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20" o:spid="_x0000_s1026" style="position:absolute;margin-left:80pt;margin-top:166.45pt;width:2.4pt;height:2.4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24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2174875</wp:posOffset>
              </wp:positionV>
              <wp:extent cx="30480" cy="30480"/>
              <wp:effectExtent l="6350" t="3175" r="1270" b="4445"/>
              <wp:wrapNone/>
              <wp:docPr id="2248" name="Freeform 7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8" o:spid="_x0000_s1026" style="position:absolute;margin-left:80pt;margin-top:171.25pt;width:2.4pt;height:2.4pt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3043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2239010</wp:posOffset>
              </wp:positionV>
              <wp:extent cx="30480" cy="30480"/>
              <wp:effectExtent l="6350" t="635" r="1270" b="6985"/>
              <wp:wrapNone/>
              <wp:docPr id="2247" name="Freeform 7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6" o:spid="_x0000_s1026" style="position:absolute;margin-left:80pt;margin-top:176.3pt;width:2.4pt;height:2.4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28384" behindDoc="0" locked="0" layoutInCell="1" allowOverlap="1">
              <wp:simplePos x="0" y="0"/>
              <wp:positionH relativeFrom="column">
                <wp:posOffset>6589395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246" name="Freeform 7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4" o:spid="_x0000_s1026" style="position:absolute;margin-left:518.85pt;margin-top:86.15pt;width:2.4pt;height:2.4pt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" path="m24,l34,r4,5l43,14r5,10l43,34r-5,4l34,43,24,48,14,43,5,38,,34,,24,,14,5,5,14,,24,xe" fillcolor="#00a7d1" stroked="f">
              <v:path arrowok="t" o:connecttype="custom" o:connectlocs="15240,0;21590,0;24130,3175;27305,8890;30480,15240;27305,21590;24130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273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2299970</wp:posOffset>
              </wp:positionV>
              <wp:extent cx="30480" cy="30480"/>
              <wp:effectExtent l="6350" t="4445" r="1270" b="3175"/>
              <wp:wrapNone/>
              <wp:docPr id="2245" name="Freeform 7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3" o:spid="_x0000_s1026" style="position:absolute;margin-left:80pt;margin-top:181.1pt;width:2.4pt;height:2.4pt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24288" behindDoc="0" locked="0" layoutInCell="1" allowOverlap="1">
              <wp:simplePos x="0" y="0"/>
              <wp:positionH relativeFrom="column">
                <wp:posOffset>6519545</wp:posOffset>
              </wp:positionH>
              <wp:positionV relativeFrom="paragraph">
                <wp:posOffset>1094105</wp:posOffset>
              </wp:positionV>
              <wp:extent cx="30480" cy="30480"/>
              <wp:effectExtent l="4445" t="8255" r="3175" b="8890"/>
              <wp:wrapNone/>
              <wp:docPr id="2244" name="Freeform 7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10" o:spid="_x0000_s1026" style="position:absolute;margin-left:513.35pt;margin-top:86.15pt;width:2.4pt;height:2.4pt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" path="m24,r9,l43,5r5,9l48,24r,10l43,38,33,43r-9,5l14,43,9,38,5,34,,24,5,14,9,5,14,,24,xe" fillcolor="#00a7d1" stroked="f">
              <v:path arrowok="t" o:connecttype="custom" o:connectlocs="15240,0;20955,0;27305,3175;30480,8890;30480,15240;30480,21590;27305,24130;20955,27305;15240,30480;8890,27305;5715,24130;3175,21590;0,15240;3175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2326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2360930</wp:posOffset>
              </wp:positionV>
              <wp:extent cx="30480" cy="30480"/>
              <wp:effectExtent l="6350" t="8255" r="1270" b="8890"/>
              <wp:wrapNone/>
              <wp:docPr id="2243" name="Freeform 7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9" o:spid="_x0000_s1026" style="position:absolute;margin-left:80pt;margin-top:185.9pt;width:2.4pt;height:2.4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" path="m,24l,14,5,5,14,,24,,34,r4,5l43,14r5,10l43,33,38,43r-4,5l24,48r-10,l5,43,,33,,24xe" fillcolor="#00a7d1" stroked="f">
              <v:path arrowok="t" o:connecttype="custom" o:connectlocs="0,15240;0,8890;3175,3175;8890,0;15240,0;21590,0;24130,317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20192" behindDoc="0" locked="0" layoutInCell="1" allowOverlap="1">
              <wp:simplePos x="0" y="0"/>
              <wp:positionH relativeFrom="column">
                <wp:posOffset>6458585</wp:posOffset>
              </wp:positionH>
              <wp:positionV relativeFrom="paragraph">
                <wp:posOffset>1094105</wp:posOffset>
              </wp:positionV>
              <wp:extent cx="30480" cy="30480"/>
              <wp:effectExtent l="635" t="8255" r="6985" b="8890"/>
              <wp:wrapNone/>
              <wp:docPr id="2242" name="Freeform 7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6" o:spid="_x0000_s1026" style="position:absolute;margin-left:508.55pt;margin-top:86.15pt;width:2.4pt;height:2.4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" path="m24,r9,l43,5r5,9l48,24r,10l43,38,33,43r-9,5l14,43,5,38,,34,,24,,14,5,5,14,,24,xe" fillcolor="#00a7d1" stroked="f">
              <v:path arrowok="t" o:connecttype="custom" o:connectlocs="15240,0;20955,0;27305,3175;30480,8890;30480,15240;30480,21590;27305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1916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2421890</wp:posOffset>
              </wp:positionV>
              <wp:extent cx="30480" cy="30480"/>
              <wp:effectExtent l="6350" t="2540" r="1270" b="5080"/>
              <wp:wrapNone/>
              <wp:docPr id="2241" name="Freeform 7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5" o:spid="_x0000_s1026" style="position:absolute;margin-left:80pt;margin-top:190.7pt;width:2.4pt;height:2.4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16096" behindDoc="0" locked="0" layoutInCell="1" allowOverlap="1">
              <wp:simplePos x="0" y="0"/>
              <wp:positionH relativeFrom="column">
                <wp:posOffset>6397625</wp:posOffset>
              </wp:positionH>
              <wp:positionV relativeFrom="paragraph">
                <wp:posOffset>1094105</wp:posOffset>
              </wp:positionV>
              <wp:extent cx="30480" cy="30480"/>
              <wp:effectExtent l="6350" t="8255" r="1270" b="8890"/>
              <wp:wrapNone/>
              <wp:docPr id="2240" name="Freeform 70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2" o:spid="_x0000_s1026" style="position:absolute;margin-left:503.75pt;margin-top:86.15pt;width:2.4pt;height:2.4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" path="m24,r9,l38,5r5,9l48,24,43,34r-5,4l33,43r-9,5l14,43,5,38,,34,,24,,14,5,5,14,,24,xe" fillcolor="#00a7d1" stroked="f">
              <v:path arrowok="t" o:connecttype="custom" o:connectlocs="15240,0;20955,0;24130,3175;27305,8890;30480,15240;27305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1507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2482850</wp:posOffset>
              </wp:positionV>
              <wp:extent cx="30480" cy="30480"/>
              <wp:effectExtent l="6350" t="6350" r="1270" b="1270"/>
              <wp:wrapNone/>
              <wp:docPr id="2239" name="Freeform 7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701" o:spid="_x0000_s1026" style="position:absolute;margin-left:80pt;margin-top:195.5pt;width:2.4pt;height:2.4pt;z-index:251715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IoxggQAAKYPAAAOAAAAZHJzL2Uyb0RvYy54bWysV9tu4zYQfS/QfyD0WMCxbo4tI85id1MX&#10;BdJ2gU0/gJYoS6gkqqRsJy36753hxaE3lCM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12000" behindDoc="0" locked="0" layoutInCell="1" allowOverlap="1">
              <wp:simplePos x="0" y="0"/>
              <wp:positionH relativeFrom="column">
                <wp:posOffset>6330315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238" name="Freeform 69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8" o:spid="_x0000_s1026" style="position:absolute;margin-left:498.45pt;margin-top:86.15pt;width:2.4pt;height:2.4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" path="m24,l34,,44,5r4,9l48,24r,10l44,38,34,43,24,48,15,43,10,38,5,34,,24,5,14,10,5,15,r9,xe" fillcolor="#00a7d1" stroked="f">
              <v:path arrowok="t" o:connecttype="custom" o:connectlocs="15240,0;21590,0;27940,3175;30480,8890;30480,15240;30480,21590;27940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109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2546350</wp:posOffset>
              </wp:positionV>
              <wp:extent cx="30480" cy="30480"/>
              <wp:effectExtent l="6350" t="3175" r="1270" b="4445"/>
              <wp:wrapNone/>
              <wp:docPr id="2237" name="Freeform 6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4 h 48"/>
                          <a:gd name="T24" fmla="*/ 24 w 48"/>
                          <a:gd name="T25" fmla="*/ 48 h 48"/>
                          <a:gd name="T26" fmla="*/ 14 w 48"/>
                          <a:gd name="T27" fmla="*/ 44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4"/>
                            </a:lnTo>
                            <a:lnTo>
                              <a:pt x="24" y="48"/>
                            </a:lnTo>
                            <a:lnTo>
                              <a:pt x="14" y="44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7" o:spid="_x0000_s1026" style="position:absolute;margin-left:80pt;margin-top:200.5pt;width:2.4pt;height:2.4pt;z-index:251710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" path="m,24l,15,5,5,14,,24,,34,r4,5l43,15r5,9l43,34r-5,5l34,44,24,48,14,44,5,39,,34,,24xe" fillcolor="#00a7d1" stroked="f">
              <v:path arrowok="t" o:connecttype="custom" o:connectlocs="0,15240;0,9525;3175,3175;8890,0;15240,0;21590,0;24130,3175;27305,9525;30480,15240;27305,21590;24130,24765;21590,27940;15240,30480;8890,27940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07904" behindDoc="0" locked="0" layoutInCell="1" allowOverlap="1">
              <wp:simplePos x="0" y="0"/>
              <wp:positionH relativeFrom="column">
                <wp:posOffset>6269355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236" name="Freeform 69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4" o:spid="_x0000_s1026" style="position:absolute;margin-left:493.65pt;margin-top:86.15pt;width:2.4pt;height:2.4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" path="m24,l34,,44,5r4,9l48,24r,10l44,38,34,43,24,48,15,43,10,38,,34,,24,,14,10,5,15,r9,xe" fillcolor="#00a7d1" stroked="f">
              <v:path arrowok="t" o:connecttype="custom" o:connectlocs="15240,0;21590,0;27940,3175;30480,8890;30480,15240;30480,21590;27940,24130;21590,27305;15240,30480;9525,27305;6350,24130;0,21590;0,15240;0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068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2607310</wp:posOffset>
              </wp:positionV>
              <wp:extent cx="30480" cy="30480"/>
              <wp:effectExtent l="6350" t="6985" r="1270" b="635"/>
              <wp:wrapNone/>
              <wp:docPr id="2235" name="Freeform 6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3" o:spid="_x0000_s1026" style="position:absolute;margin-left:80pt;margin-top:205.3pt;width:2.4pt;height:2.4pt;z-index:25170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" path="m,24l,15,5,5,14,,24,,34,r4,5l43,15r5,9l43,34r-5,5l34,48r-10,l14,48,5,39,,34,,24xe" fillcolor="#00a7d1" stroked="f">
              <v:path arrowok="t" o:connecttype="custom" o:connectlocs="0,15240;0,9525;3175,3175;8890,0;15240,0;21590,0;24130,3175;27305,9525;30480,15240;27305,21590;24130,24765;21590,30480;15240,30480;8890,30480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03808" behindDoc="0" locked="0" layoutInCell="1" allowOverlap="1">
              <wp:simplePos x="0" y="0"/>
              <wp:positionH relativeFrom="column">
                <wp:posOffset>6208395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234" name="Freeform 69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90" o:spid="_x0000_s1026" style="position:absolute;margin-left:488.85pt;margin-top:86.15pt;width:2.4pt;height:2.4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" path="m24,l34,,44,5r4,9l48,24r,10l44,38,34,43,24,48,15,43,5,38,,34,,24,,14,5,5,15,r9,xe" fillcolor="#00a7d1" stroked="f">
              <v:path arrowok="t" o:connecttype="custom" o:connectlocs="15240,0;21590,0;27940,3175;30480,8890;30480,15240;30480,21590;27940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70278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2668270</wp:posOffset>
              </wp:positionV>
              <wp:extent cx="30480" cy="30480"/>
              <wp:effectExtent l="6350" t="1270" r="1270" b="6350"/>
              <wp:wrapNone/>
              <wp:docPr id="2233" name="Freeform 6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9" o:spid="_x0000_s1026" style="position:absolute;margin-left:80pt;margin-top:210.1pt;width:2.4pt;height:2.4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" path="m,24l,15,5,10,14,,24,,34,r4,10l43,15r5,9l43,34r-5,9l34,48r-10,l14,48,5,43,,34,,24xe" fillcolor="#00a7d1" stroked="f">
              <v:path arrowok="t" o:connecttype="custom" o:connectlocs="0,15240;0,9525;3175,6350;8890,0;15240,0;21590,0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99712" behindDoc="0" locked="0" layoutInCell="1" allowOverlap="1">
              <wp:simplePos x="0" y="0"/>
              <wp:positionH relativeFrom="column">
                <wp:posOffset>6147435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232" name="Freeform 6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6" o:spid="_x0000_s1026" style="position:absolute;margin-left:484.05pt;margin-top:86.15pt;width:2.4pt;height:2.4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" path="m24,l34,r5,5l44,14r4,10l44,34r-5,4l34,43,24,48,15,43,5,38,,34,,24,,14,5,5,15,r9,xe" fillcolor="#00a7d1" stroked="f">
              <v:path arrowok="t" o:connecttype="custom" o:connectlocs="15240,0;21590,0;24765,3175;27940,8890;30480,15240;2794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9868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2729230</wp:posOffset>
              </wp:positionV>
              <wp:extent cx="30480" cy="30480"/>
              <wp:effectExtent l="6350" t="5080" r="1270" b="2540"/>
              <wp:wrapNone/>
              <wp:docPr id="2231" name="Freeform 6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5" o:spid="_x0000_s1026" style="position:absolute;margin-left:80pt;margin-top:214.9pt;width:2.4pt;height:2.4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95616" behindDoc="0" locked="0" layoutInCell="1" allowOverlap="1">
              <wp:simplePos x="0" y="0"/>
              <wp:positionH relativeFrom="column">
                <wp:posOffset>6083935</wp:posOffset>
              </wp:positionH>
              <wp:positionV relativeFrom="paragraph">
                <wp:posOffset>1094105</wp:posOffset>
              </wp:positionV>
              <wp:extent cx="33655" cy="30480"/>
              <wp:effectExtent l="6985" t="8255" r="6985" b="8890"/>
              <wp:wrapNone/>
              <wp:docPr id="2230" name="Freeform 6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3 w 53"/>
                          <a:gd name="T3" fmla="*/ 0 h 48"/>
                          <a:gd name="T4" fmla="*/ 43 w 53"/>
                          <a:gd name="T5" fmla="*/ 5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38 h 48"/>
                          <a:gd name="T14" fmla="*/ 33 w 53"/>
                          <a:gd name="T15" fmla="*/ 43 h 48"/>
                          <a:gd name="T16" fmla="*/ 29 w 53"/>
                          <a:gd name="T17" fmla="*/ 48 h 48"/>
                          <a:gd name="T18" fmla="*/ 19 w 53"/>
                          <a:gd name="T19" fmla="*/ 43 h 48"/>
                          <a:gd name="T20" fmla="*/ 9 w 53"/>
                          <a:gd name="T21" fmla="*/ 38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9 w 53"/>
                          <a:gd name="T29" fmla="*/ 5 h 48"/>
                          <a:gd name="T30" fmla="*/ 19 w 53"/>
                          <a:gd name="T31" fmla="*/ 0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9" y="48"/>
                            </a:lnTo>
                            <a:lnTo>
                              <a:pt x="19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9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2" o:spid="_x0000_s1026" style="position:absolute;margin-left:479.05pt;margin-top:86.15pt;width:2.65pt;height:2.4pt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" path="m29,r4,l43,5r5,9l53,24,48,34r-5,4l33,43r-4,5l19,43,9,38,5,34,,24,5,14,9,5,19,,29,xe" fillcolor="#00a7d1" stroked="f">
              <v:path arrowok="t" o:connecttype="custom" o:connectlocs="18415,0;20955,0;27305,3175;30480,8890;33655,15240;30480,21590;27305,24130;20955,27305;18415,30480;12065,27305;5715,24130;3175,21590;0,15240;3175,8890;5715,3175;12065,0;1841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9459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2790190</wp:posOffset>
              </wp:positionV>
              <wp:extent cx="30480" cy="33655"/>
              <wp:effectExtent l="6350" t="8890" r="1270" b="5080"/>
              <wp:wrapNone/>
              <wp:docPr id="2229" name="Freeform 68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19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9 h 53"/>
                          <a:gd name="T16" fmla="*/ 48 w 48"/>
                          <a:gd name="T17" fmla="*/ 24 h 53"/>
                          <a:gd name="T18" fmla="*/ 43 w 48"/>
                          <a:gd name="T19" fmla="*/ 34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4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19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9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81" o:spid="_x0000_s1026" style="position:absolute;margin-left:80pt;margin-top:219.7pt;width:2.4pt;height:2.65pt;z-index: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" path="m,24l,19,5,10,14,5,24,,34,5r4,5l43,19r5,5l43,34r-5,9l34,48,24,53,14,48,5,43,,34,,24xe" fillcolor="#00a7d1" stroked="f">
              <v:path arrowok="t" o:connecttype="custom" o:connectlocs="0,15240;0,12065;3175,6350;8890,3175;15240,0;21590,3175;24130,6350;27305,12065;30480,15240;27305,21590;24130,27305;21590,30480;15240,33655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91520" behindDoc="0" locked="0" layoutInCell="1" allowOverlap="1">
              <wp:simplePos x="0" y="0"/>
              <wp:positionH relativeFrom="column">
                <wp:posOffset>6022975</wp:posOffset>
              </wp:positionH>
              <wp:positionV relativeFrom="paragraph">
                <wp:posOffset>1094105</wp:posOffset>
              </wp:positionV>
              <wp:extent cx="30480" cy="30480"/>
              <wp:effectExtent l="3175" t="8255" r="4445" b="8890"/>
              <wp:wrapNone/>
              <wp:docPr id="2228" name="Freeform 6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8" o:spid="_x0000_s1026" style="position:absolute;margin-left:474.25pt;margin-top:86.15pt;width:2.4pt;height:2.4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" path="m24,r9,l43,5r5,9l48,24r,10l43,38,33,43r-9,5l14,43,9,38,5,34,,24,5,14,9,5,14,,24,xe" fillcolor="#00a7d1" stroked="f">
              <v:path arrowok="t" o:connecttype="custom" o:connectlocs="15240,0;20955,0;27305,3175;30480,8890;30480,15240;30480,21590;27305,24130;20955,27305;15240,30480;8890,27305;5715,24130;3175,21590;0,15240;3175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9049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2854325</wp:posOffset>
              </wp:positionV>
              <wp:extent cx="30480" cy="30480"/>
              <wp:effectExtent l="6350" t="6350" r="1270" b="1270"/>
              <wp:wrapNone/>
              <wp:docPr id="2227" name="Freeform 6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7" o:spid="_x0000_s1026" style="position:absolute;margin-left:80pt;margin-top:224.75pt;width:2.4pt;height:2.4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9472" behindDoc="0" locked="0" layoutInCell="1" allowOverlap="1">
              <wp:simplePos x="0" y="0"/>
              <wp:positionH relativeFrom="column">
                <wp:posOffset>1960245</wp:posOffset>
              </wp:positionH>
              <wp:positionV relativeFrom="paragraph">
                <wp:posOffset>1139190</wp:posOffset>
              </wp:positionV>
              <wp:extent cx="30480" cy="30480"/>
              <wp:effectExtent l="7620" t="5715" r="0" b="1905"/>
              <wp:wrapNone/>
              <wp:docPr id="2226" name="Freeform 6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5 h 48"/>
                          <a:gd name="T2" fmla="*/ 15 w 48"/>
                          <a:gd name="T3" fmla="*/ 0 h 48"/>
                          <a:gd name="T4" fmla="*/ 24 w 48"/>
                          <a:gd name="T5" fmla="*/ 0 h 48"/>
                          <a:gd name="T6" fmla="*/ 29 w 48"/>
                          <a:gd name="T7" fmla="*/ 0 h 48"/>
                          <a:gd name="T8" fmla="*/ 39 w 48"/>
                          <a:gd name="T9" fmla="*/ 5 h 48"/>
                          <a:gd name="T10" fmla="*/ 43 w 48"/>
                          <a:gd name="T11" fmla="*/ 15 h 48"/>
                          <a:gd name="T12" fmla="*/ 48 w 48"/>
                          <a:gd name="T13" fmla="*/ 24 h 48"/>
                          <a:gd name="T14" fmla="*/ 43 w 48"/>
                          <a:gd name="T15" fmla="*/ 34 h 48"/>
                          <a:gd name="T16" fmla="*/ 39 w 48"/>
                          <a:gd name="T17" fmla="*/ 39 h 48"/>
                          <a:gd name="T18" fmla="*/ 29 w 48"/>
                          <a:gd name="T19" fmla="*/ 48 h 48"/>
                          <a:gd name="T20" fmla="*/ 24 w 48"/>
                          <a:gd name="T21" fmla="*/ 48 h 48"/>
                          <a:gd name="T22" fmla="*/ 15 w 48"/>
                          <a:gd name="T23" fmla="*/ 48 h 48"/>
                          <a:gd name="T24" fmla="*/ 5 w 48"/>
                          <a:gd name="T25" fmla="*/ 39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5 h 48"/>
                          <a:gd name="T32" fmla="*/ 5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5"/>
                            </a:move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lnTo>
                              <a:pt x="39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39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6" o:spid="_x0000_s1026" style="position:absolute;margin-left:154.35pt;margin-top:89.7pt;width:2.4pt;height:2.4pt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" path="m5,5l15,r9,l29,,39,5r4,10l48,24,43,34r-4,5l29,48r-5,l15,48,5,39,,34,,24,,15,5,5xe" fillcolor="#00a7d1" stroked="f">
              <v:path arrowok="t" o:connecttype="custom" o:connectlocs="3175,3175;9525,0;15240,0;18415,0;24765,3175;27305,9525;30480,15240;27305,21590;24765,24765;18415,30480;15240,30480;9525,30480;3175,24765;0,21590;0,15240;0,9525;317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6400" behindDoc="0" locked="0" layoutInCell="1" allowOverlap="1">
              <wp:simplePos x="0" y="0"/>
              <wp:positionH relativeFrom="column">
                <wp:posOffset>5962015</wp:posOffset>
              </wp:positionH>
              <wp:positionV relativeFrom="paragraph">
                <wp:posOffset>1094105</wp:posOffset>
              </wp:positionV>
              <wp:extent cx="30480" cy="30480"/>
              <wp:effectExtent l="8890" t="8255" r="8255" b="8890"/>
              <wp:wrapNone/>
              <wp:docPr id="2225" name="Freeform 6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3" o:spid="_x0000_s1026" style="position:absolute;margin-left:469.45pt;margin-top:86.15pt;width:2.4pt;height:2.4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" path="m24,r9,l43,5r5,9l48,24r,10l43,38,33,43r-9,5l14,43,9,38,,34,,24,,14,9,5,14,,24,xe" fillcolor="#00a7d1" stroked="f">
              <v:path arrowok="t" o:connecttype="custom" o:connectlocs="15240,0;20955,0;27305,3175;30480,8890;30480,15240;30480,21590;27305,24130;20955,27305;15240,30480;8890,27305;5715,24130;0,21590;0,15240;0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53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2915285</wp:posOffset>
              </wp:positionV>
              <wp:extent cx="30480" cy="30480"/>
              <wp:effectExtent l="6350" t="635" r="1270" b="6985"/>
              <wp:wrapNone/>
              <wp:docPr id="2224" name="Freeform 6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2" o:spid="_x0000_s1026" style="position:absolute;margin-left:80pt;margin-top:229.55pt;width:2.4pt;height:2.4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" path="m,24l,14,5,4,14,,24,,34,r4,4l43,14r5,10l43,33r-5,5l34,48r-10,l14,48,5,38,,33,,24xe" fillcolor="#00a7d1" stroked="f">
              <v:path arrowok="t" o:connecttype="custom" o:connectlocs="0,15240;0,8890;3175,2540;8890,0;15240,0;21590,0;24130,2540;27305,8890;30480,15240;27305,20955;24130,24130;21590,30480;15240,30480;8890,30480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4352" behindDoc="0" locked="0" layoutInCell="1" allowOverlap="1">
              <wp:simplePos x="0" y="0"/>
              <wp:positionH relativeFrom="column">
                <wp:posOffset>1914525</wp:posOffset>
              </wp:positionH>
              <wp:positionV relativeFrom="paragraph">
                <wp:posOffset>1182370</wp:posOffset>
              </wp:positionV>
              <wp:extent cx="30480" cy="30480"/>
              <wp:effectExtent l="0" t="1270" r="7620" b="6350"/>
              <wp:wrapNone/>
              <wp:docPr id="2223" name="Freeform 67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10 w 48"/>
                          <a:gd name="T1" fmla="*/ 9 h 48"/>
                          <a:gd name="T2" fmla="*/ 15 w 48"/>
                          <a:gd name="T3" fmla="*/ 0 h 48"/>
                          <a:gd name="T4" fmla="*/ 24 w 48"/>
                          <a:gd name="T5" fmla="*/ 0 h 48"/>
                          <a:gd name="T6" fmla="*/ 34 w 48"/>
                          <a:gd name="T7" fmla="*/ 0 h 48"/>
                          <a:gd name="T8" fmla="*/ 43 w 48"/>
                          <a:gd name="T9" fmla="*/ 9 h 48"/>
                          <a:gd name="T10" fmla="*/ 48 w 48"/>
                          <a:gd name="T11" fmla="*/ 14 h 48"/>
                          <a:gd name="T12" fmla="*/ 48 w 48"/>
                          <a:gd name="T13" fmla="*/ 24 h 48"/>
                          <a:gd name="T14" fmla="*/ 48 w 48"/>
                          <a:gd name="T15" fmla="*/ 33 h 48"/>
                          <a:gd name="T16" fmla="*/ 43 w 48"/>
                          <a:gd name="T17" fmla="*/ 43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5 w 48"/>
                          <a:gd name="T23" fmla="*/ 48 h 48"/>
                          <a:gd name="T24" fmla="*/ 10 w 48"/>
                          <a:gd name="T25" fmla="*/ 43 h 48"/>
                          <a:gd name="T26" fmla="*/ 5 w 48"/>
                          <a:gd name="T27" fmla="*/ 33 h 48"/>
                          <a:gd name="T28" fmla="*/ 0 w 48"/>
                          <a:gd name="T29" fmla="*/ 24 h 48"/>
                          <a:gd name="T30" fmla="*/ 5 w 48"/>
                          <a:gd name="T31" fmla="*/ 14 h 48"/>
                          <a:gd name="T32" fmla="*/ 10 w 48"/>
                          <a:gd name="T33" fmla="*/ 9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10" y="9"/>
                            </a:move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43" y="9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3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3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71" o:spid="_x0000_s1026" style="position:absolute;margin-left:150.75pt;margin-top:93.1pt;width:2.4pt;height:2.4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" path="m10,9l15,r9,l34,r9,9l48,14r,10l48,33,43,43r-9,5l24,48r-9,l10,43,5,33,,24,5,14,10,9xe" fillcolor="#00a7d1" stroked="f">
              <v:path arrowok="t" o:connecttype="custom" o:connectlocs="6350,5715;9525,0;15240,0;21590,0;27305,5715;30480,8890;30480,15240;30480,20955;27305,27305;21590,30480;15240,30480;9525,30480;6350,27305;3175,20955;0,15240;3175,8890;6350,571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2304" behindDoc="0" locked="0" layoutInCell="1" allowOverlap="1">
              <wp:simplePos x="0" y="0"/>
              <wp:positionH relativeFrom="column">
                <wp:posOffset>5901055</wp:posOffset>
              </wp:positionH>
              <wp:positionV relativeFrom="paragraph">
                <wp:posOffset>1094105</wp:posOffset>
              </wp:positionV>
              <wp:extent cx="30480" cy="30480"/>
              <wp:effectExtent l="5080" t="8255" r="2540" b="8890"/>
              <wp:wrapNone/>
              <wp:docPr id="2222" name="Freeform 6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9" o:spid="_x0000_s1026" style="position:absolute;margin-left:464.65pt;margin-top:86.15pt;width:2.4pt;height:2.4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" path="m24,r9,l38,5r10,9l48,24r,10l38,38r-5,5l24,48,14,43,5,38,,34,,24,,14,5,5,14,,24,xe" fillcolor="#00a7d1" stroked="f">
              <v:path arrowok="t" o:connecttype="custom" o:connectlocs="15240,0;20955,0;24130,3175;30480,8890;30480,15240;30480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12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2976245</wp:posOffset>
              </wp:positionV>
              <wp:extent cx="30480" cy="30480"/>
              <wp:effectExtent l="6350" t="4445" r="1270" b="3175"/>
              <wp:wrapNone/>
              <wp:docPr id="2221" name="Freeform 6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8" o:spid="_x0000_s1026" style="position:absolute;margin-left:80pt;margin-top:234.35pt;width:2.4pt;height:2.4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" path="m,24l,14,5,9,14,,24,,34,r4,9l43,14r5,10l43,33,38,43r-4,5l24,48r-10,l5,43,,33,,24xe" fillcolor="#00a7d1" stroked="f">
              <v:path arrowok="t" o:connecttype="custom" o:connectlocs="0,15240;0,8890;3175,5715;8890,0;15240,0;21590,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80256" behindDoc="0" locked="0" layoutInCell="1" allowOverlap="1">
              <wp:simplePos x="0" y="0"/>
              <wp:positionH relativeFrom="column">
                <wp:posOffset>1871980</wp:posOffset>
              </wp:positionH>
              <wp:positionV relativeFrom="paragraph">
                <wp:posOffset>1224915</wp:posOffset>
              </wp:positionV>
              <wp:extent cx="30480" cy="30480"/>
              <wp:effectExtent l="5080" t="5715" r="2540" b="1905"/>
              <wp:wrapNone/>
              <wp:docPr id="2220" name="Freeform 66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9 h 48"/>
                          <a:gd name="T2" fmla="*/ 14 w 48"/>
                          <a:gd name="T3" fmla="*/ 5 h 48"/>
                          <a:gd name="T4" fmla="*/ 24 w 48"/>
                          <a:gd name="T5" fmla="*/ 0 h 48"/>
                          <a:gd name="T6" fmla="*/ 34 w 48"/>
                          <a:gd name="T7" fmla="*/ 5 h 48"/>
                          <a:gd name="T8" fmla="*/ 43 w 48"/>
                          <a:gd name="T9" fmla="*/ 9 h 48"/>
                          <a:gd name="T10" fmla="*/ 48 w 48"/>
                          <a:gd name="T11" fmla="*/ 19 h 48"/>
                          <a:gd name="T12" fmla="*/ 48 w 48"/>
                          <a:gd name="T13" fmla="*/ 24 h 48"/>
                          <a:gd name="T14" fmla="*/ 48 w 48"/>
                          <a:gd name="T15" fmla="*/ 33 h 48"/>
                          <a:gd name="T16" fmla="*/ 43 w 48"/>
                          <a:gd name="T17" fmla="*/ 43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4 w 48"/>
                          <a:gd name="T23" fmla="*/ 48 h 48"/>
                          <a:gd name="T24" fmla="*/ 5 w 48"/>
                          <a:gd name="T25" fmla="*/ 43 h 48"/>
                          <a:gd name="T26" fmla="*/ 0 w 48"/>
                          <a:gd name="T27" fmla="*/ 33 h 48"/>
                          <a:gd name="T28" fmla="*/ 0 w 48"/>
                          <a:gd name="T29" fmla="*/ 24 h 48"/>
                          <a:gd name="T30" fmla="*/ 0 w 48"/>
                          <a:gd name="T31" fmla="*/ 14 h 48"/>
                          <a:gd name="T32" fmla="*/ 5 w 48"/>
                          <a:gd name="T33" fmla="*/ 9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9"/>
                            </a:move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43" y="9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33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7" o:spid="_x0000_s1026" style="position:absolute;margin-left:147.4pt;margin-top:96.45pt;width:2.4pt;height:2.4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" path="m5,9l14,5,24,,34,5r9,4l48,19r,5l48,33,43,43r-9,5l24,48r-10,l5,43,,33,,24,,14,5,9xe" fillcolor="#00a7d1" stroked="f">
              <v:path arrowok="t" o:connecttype="custom" o:connectlocs="3175,5715;8890,3175;15240,0;21590,3175;27305,5715;30480,12065;30480,15240;30480,20955;27305,27305;21590,30480;15240,30480;8890,30480;3175,27305;0,20955;0,15240;0,8890;3175,571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8208" behindDoc="0" locked="0" layoutInCell="1" allowOverlap="1">
              <wp:simplePos x="0" y="0"/>
              <wp:positionH relativeFrom="column">
                <wp:posOffset>5840095</wp:posOffset>
              </wp:positionH>
              <wp:positionV relativeFrom="paragraph">
                <wp:posOffset>1094105</wp:posOffset>
              </wp:positionV>
              <wp:extent cx="30480" cy="30480"/>
              <wp:effectExtent l="1270" t="8255" r="6350" b="8890"/>
              <wp:wrapNone/>
              <wp:docPr id="2219" name="Freeform 6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5" o:spid="_x0000_s1026" style="position:absolute;margin-left:459.85pt;margin-top:86.15pt;width:2.4pt;height:2.4pt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" path="m24,l34,r4,5l43,14r5,10l43,34r-5,4l34,43,24,48,14,43,5,38,,34,,24,,14,5,5,14,,24,xe" fillcolor="#00a7d1" stroked="f">
              <v:path arrowok="t" o:connecttype="custom" o:connectlocs="15240,0;21590,0;24130,3175;27305,8890;30480,15240;27305,21590;24130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718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3037205</wp:posOffset>
              </wp:positionV>
              <wp:extent cx="30480" cy="30480"/>
              <wp:effectExtent l="6350" t="8255" r="1270" b="8890"/>
              <wp:wrapNone/>
              <wp:docPr id="2218" name="Freeform 6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4 h 48"/>
                          <a:gd name="T8" fmla="*/ 24 w 48"/>
                          <a:gd name="T9" fmla="*/ 0 h 48"/>
                          <a:gd name="T10" fmla="*/ 34 w 48"/>
                          <a:gd name="T11" fmla="*/ 4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4" o:spid="_x0000_s1026" style="position:absolute;margin-left:80pt;margin-top:239.15pt;width:2.4pt;height:2.4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" path="m,24l,14,5,9,14,4,24,,34,4r4,5l43,14r5,10l43,33,38,43r-4,5l24,48r-10,l5,43,,33,,24xe" fillcolor="#00a7d1" stroked="f">
              <v:path arrowok="t" o:connecttype="custom" o:connectlocs="0,15240;0,8890;3175,5715;8890,2540;15240,0;21590,254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6160" behindDoc="0" locked="0" layoutInCell="1" allowOverlap="1">
              <wp:simplePos x="0" y="0"/>
              <wp:positionH relativeFrom="column">
                <wp:posOffset>1829435</wp:posOffset>
              </wp:positionH>
              <wp:positionV relativeFrom="paragraph">
                <wp:posOffset>1270635</wp:posOffset>
              </wp:positionV>
              <wp:extent cx="30480" cy="30480"/>
              <wp:effectExtent l="635" t="3810" r="6985" b="3810"/>
              <wp:wrapNone/>
              <wp:docPr id="2217" name="Freeform 6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4 h 48"/>
                          <a:gd name="T2" fmla="*/ 14 w 48"/>
                          <a:gd name="T3" fmla="*/ 0 h 48"/>
                          <a:gd name="T4" fmla="*/ 24 w 48"/>
                          <a:gd name="T5" fmla="*/ 0 h 48"/>
                          <a:gd name="T6" fmla="*/ 33 w 48"/>
                          <a:gd name="T7" fmla="*/ 0 h 48"/>
                          <a:gd name="T8" fmla="*/ 38 w 48"/>
                          <a:gd name="T9" fmla="*/ 4 h 48"/>
                          <a:gd name="T10" fmla="*/ 43 w 48"/>
                          <a:gd name="T11" fmla="*/ 14 h 48"/>
                          <a:gd name="T12" fmla="*/ 48 w 48"/>
                          <a:gd name="T13" fmla="*/ 24 h 48"/>
                          <a:gd name="T14" fmla="*/ 43 w 48"/>
                          <a:gd name="T15" fmla="*/ 33 h 48"/>
                          <a:gd name="T16" fmla="*/ 38 w 48"/>
                          <a:gd name="T17" fmla="*/ 38 h 48"/>
                          <a:gd name="T18" fmla="*/ 33 w 48"/>
                          <a:gd name="T19" fmla="*/ 43 h 48"/>
                          <a:gd name="T20" fmla="*/ 24 w 48"/>
                          <a:gd name="T21" fmla="*/ 48 h 48"/>
                          <a:gd name="T22" fmla="*/ 14 w 48"/>
                          <a:gd name="T23" fmla="*/ 43 h 48"/>
                          <a:gd name="T24" fmla="*/ 5 w 48"/>
                          <a:gd name="T25" fmla="*/ 38 h 48"/>
                          <a:gd name="T26" fmla="*/ 0 w 48"/>
                          <a:gd name="T27" fmla="*/ 33 h 48"/>
                          <a:gd name="T28" fmla="*/ 0 w 48"/>
                          <a:gd name="T29" fmla="*/ 24 h 48"/>
                          <a:gd name="T30" fmla="*/ 0 w 48"/>
                          <a:gd name="T31" fmla="*/ 14 h 48"/>
                          <a:gd name="T32" fmla="*/ 5 w 48"/>
                          <a:gd name="T33" fmla="*/ 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4"/>
                            </a:move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3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3" o:spid="_x0000_s1026" style="position:absolute;margin-left:144.05pt;margin-top:100.05pt;width:2.4pt;height:2.4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" path="m5,4l14,,24,r9,l38,4r5,10l48,24r-5,9l38,38r-5,5l24,48,14,43,5,38,,33,,24,,14,5,4xe" fillcolor="#00a7d1" stroked="f">
              <v:path arrowok="t" o:connecttype="custom" o:connectlocs="3175,2540;8890,0;15240,0;20955,0;24130,2540;27305,8890;30480,15240;27305,20955;24130,24130;20955,27305;15240,30480;8890,27305;3175,24130;0,20955;0,15240;0,8890;3175,25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4112" behindDoc="0" locked="0" layoutInCell="1" allowOverlap="1">
              <wp:simplePos x="0" y="0"/>
              <wp:positionH relativeFrom="column">
                <wp:posOffset>5775960</wp:posOffset>
              </wp:positionH>
              <wp:positionV relativeFrom="paragraph">
                <wp:posOffset>1094105</wp:posOffset>
              </wp:positionV>
              <wp:extent cx="33655" cy="30480"/>
              <wp:effectExtent l="3810" t="8255" r="635" b="8890"/>
              <wp:wrapNone/>
              <wp:docPr id="2216" name="Freeform 6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43 w 53"/>
                          <a:gd name="T5" fmla="*/ 5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38 h 48"/>
                          <a:gd name="T14" fmla="*/ 34 w 53"/>
                          <a:gd name="T15" fmla="*/ 43 h 48"/>
                          <a:gd name="T16" fmla="*/ 29 w 53"/>
                          <a:gd name="T17" fmla="*/ 48 h 48"/>
                          <a:gd name="T18" fmla="*/ 19 w 53"/>
                          <a:gd name="T19" fmla="*/ 43 h 48"/>
                          <a:gd name="T20" fmla="*/ 10 w 53"/>
                          <a:gd name="T21" fmla="*/ 38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5 h 48"/>
                          <a:gd name="T30" fmla="*/ 19 w 53"/>
                          <a:gd name="T31" fmla="*/ 0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9" y="48"/>
                            </a:lnTo>
                            <a:lnTo>
                              <a:pt x="19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9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1" o:spid="_x0000_s1026" style="position:absolute;margin-left:454.8pt;margin-top:86.15pt;width:2.65pt;height:2.4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" path="m29,r5,l43,5r5,9l53,24,48,34r-5,4l34,43r-5,5l19,43,10,38,5,34,,24,5,14,10,5,19,,29,xe" fillcolor="#00a7d1" stroked="f">
              <v:path arrowok="t" o:connecttype="custom" o:connectlocs="18415,0;21590,0;27305,3175;30480,8890;33655,15240;30480,21590;27305,24130;21590,27305;18415,30480;12065,27305;6350,24130;3175,21590;0,15240;3175,8890;6350,3175;12065,0;1841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308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3100705</wp:posOffset>
              </wp:positionV>
              <wp:extent cx="30480" cy="30480"/>
              <wp:effectExtent l="6350" t="5080" r="1270" b="2540"/>
              <wp:wrapNone/>
              <wp:docPr id="2215" name="Freeform 6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60" o:spid="_x0000_s1026" style="position:absolute;margin-left:80pt;margin-top:244.15pt;width:2.4pt;height:2.4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2064" behindDoc="0" locked="0" layoutInCell="1" allowOverlap="1">
              <wp:simplePos x="0" y="0"/>
              <wp:positionH relativeFrom="column">
                <wp:posOffset>1783715</wp:posOffset>
              </wp:positionH>
              <wp:positionV relativeFrom="paragraph">
                <wp:posOffset>1313180</wp:posOffset>
              </wp:positionV>
              <wp:extent cx="30480" cy="30480"/>
              <wp:effectExtent l="2540" t="8255" r="5080" b="8890"/>
              <wp:wrapNone/>
              <wp:docPr id="2214" name="Freeform 6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9 w 48"/>
                          <a:gd name="T1" fmla="*/ 5 h 48"/>
                          <a:gd name="T2" fmla="*/ 14 w 48"/>
                          <a:gd name="T3" fmla="*/ 0 h 48"/>
                          <a:gd name="T4" fmla="*/ 24 w 48"/>
                          <a:gd name="T5" fmla="*/ 0 h 48"/>
                          <a:gd name="T6" fmla="*/ 33 w 48"/>
                          <a:gd name="T7" fmla="*/ 0 h 48"/>
                          <a:gd name="T8" fmla="*/ 43 w 48"/>
                          <a:gd name="T9" fmla="*/ 5 h 48"/>
                          <a:gd name="T10" fmla="*/ 48 w 48"/>
                          <a:gd name="T11" fmla="*/ 14 h 48"/>
                          <a:gd name="T12" fmla="*/ 48 w 48"/>
                          <a:gd name="T13" fmla="*/ 24 h 48"/>
                          <a:gd name="T14" fmla="*/ 48 w 48"/>
                          <a:gd name="T15" fmla="*/ 33 h 48"/>
                          <a:gd name="T16" fmla="*/ 43 w 48"/>
                          <a:gd name="T17" fmla="*/ 43 h 48"/>
                          <a:gd name="T18" fmla="*/ 33 w 48"/>
                          <a:gd name="T19" fmla="*/ 48 h 48"/>
                          <a:gd name="T20" fmla="*/ 24 w 48"/>
                          <a:gd name="T21" fmla="*/ 48 h 48"/>
                          <a:gd name="T22" fmla="*/ 14 w 48"/>
                          <a:gd name="T23" fmla="*/ 48 h 48"/>
                          <a:gd name="T24" fmla="*/ 9 w 48"/>
                          <a:gd name="T25" fmla="*/ 38 h 48"/>
                          <a:gd name="T26" fmla="*/ 5 w 48"/>
                          <a:gd name="T27" fmla="*/ 33 h 48"/>
                          <a:gd name="T28" fmla="*/ 0 w 48"/>
                          <a:gd name="T29" fmla="*/ 24 h 48"/>
                          <a:gd name="T30" fmla="*/ 5 w 48"/>
                          <a:gd name="T31" fmla="*/ 14 h 48"/>
                          <a:gd name="T32" fmla="*/ 9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9" y="5"/>
                            </a:move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3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38"/>
                            </a:lnTo>
                            <a:lnTo>
                              <a:pt x="5" y="33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9" o:spid="_x0000_s1026" style="position:absolute;margin-left:140.45pt;margin-top:103.4pt;width:2.4pt;height:2.4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" path="m9,5l14,,24,r9,l43,5r5,9l48,24r,9l43,43,33,48r-9,l14,48,9,38,5,33,,24,5,14,9,5xe" fillcolor="#00a7d1" stroked="f">
              <v:path arrowok="t" o:connecttype="custom" o:connectlocs="5715,3175;8890,0;15240,0;20955,0;27305,3175;30480,8890;30480,15240;30480,20955;27305,27305;20955,30480;15240,30480;8890,30480;5715,24130;3175,20955;0,15240;3175,8890;571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70016" behindDoc="0" locked="0" layoutInCell="1" allowOverlap="1">
              <wp:simplePos x="0" y="0"/>
              <wp:positionH relativeFrom="column">
                <wp:posOffset>5715000</wp:posOffset>
              </wp:positionH>
              <wp:positionV relativeFrom="paragraph">
                <wp:posOffset>1094105</wp:posOffset>
              </wp:positionV>
              <wp:extent cx="30480" cy="30480"/>
              <wp:effectExtent l="0" t="8255" r="7620" b="8890"/>
              <wp:wrapNone/>
              <wp:docPr id="2213" name="Freeform 6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7" o:spid="_x0000_s1026" style="position:absolute;margin-left:450pt;margin-top:86.15pt;width:2.4pt;height:2.4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" path="m24,l34,r9,5l48,14r,10l48,34r-5,4l34,43,24,48,15,43,10,38,5,34,,24,5,14,10,5,15,r9,xe" fillcolor="#00a7d1" stroked="f">
              <v:path arrowok="t" o:connecttype="custom" o:connectlocs="15240,0;21590,0;27305,3175;30480,8890;30480,15240;30480,21590;27305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899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3161665</wp:posOffset>
              </wp:positionV>
              <wp:extent cx="30480" cy="30480"/>
              <wp:effectExtent l="6350" t="8890" r="1270" b="8255"/>
              <wp:wrapNone/>
              <wp:docPr id="2212" name="Freeform 6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6" o:spid="_x0000_s1026" style="position:absolute;margin-left:80pt;margin-top:248.95pt;width:2.4pt;height:2.4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7968" behindDoc="0" locked="0" layoutInCell="1" allowOverlap="1">
              <wp:simplePos x="0" y="0"/>
              <wp:positionH relativeFrom="column">
                <wp:posOffset>1741170</wp:posOffset>
              </wp:positionH>
              <wp:positionV relativeFrom="paragraph">
                <wp:posOffset>1355725</wp:posOffset>
              </wp:positionV>
              <wp:extent cx="30480" cy="30480"/>
              <wp:effectExtent l="7620" t="3175" r="0" b="4445"/>
              <wp:wrapNone/>
              <wp:docPr id="2211" name="Freeform 6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10 h 48"/>
                          <a:gd name="T2" fmla="*/ 14 w 48"/>
                          <a:gd name="T3" fmla="*/ 0 h 48"/>
                          <a:gd name="T4" fmla="*/ 24 w 48"/>
                          <a:gd name="T5" fmla="*/ 0 h 48"/>
                          <a:gd name="T6" fmla="*/ 33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4 h 48"/>
                          <a:gd name="T12" fmla="*/ 48 w 48"/>
                          <a:gd name="T13" fmla="*/ 24 h 48"/>
                          <a:gd name="T14" fmla="*/ 48 w 48"/>
                          <a:gd name="T15" fmla="*/ 34 h 48"/>
                          <a:gd name="T16" fmla="*/ 43 w 48"/>
                          <a:gd name="T17" fmla="*/ 43 h 48"/>
                          <a:gd name="T18" fmla="*/ 33 w 48"/>
                          <a:gd name="T19" fmla="*/ 48 h 48"/>
                          <a:gd name="T20" fmla="*/ 24 w 48"/>
                          <a:gd name="T21" fmla="*/ 48 h 48"/>
                          <a:gd name="T22" fmla="*/ 14 w 48"/>
                          <a:gd name="T23" fmla="*/ 48 h 48"/>
                          <a:gd name="T24" fmla="*/ 5 w 48"/>
                          <a:gd name="T25" fmla="*/ 43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4 h 48"/>
                          <a:gd name="T32" fmla="*/ 5 w 48"/>
                          <a:gd name="T33" fmla="*/ 1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10"/>
                            </a:move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5" o:spid="_x0000_s1026" style="position:absolute;margin-left:137.1pt;margin-top:106.75pt;width:2.4pt;height:2.4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" path="m5,10l14,,24,r9,5l43,10r5,4l48,24r,10l43,43,33,48r-9,l14,48,5,43,,34,,24,,14,5,10xe" fillcolor="#00a7d1" stroked="f">
              <v:path arrowok="t" o:connecttype="custom" o:connectlocs="3175,6350;8890,0;15240,0;20955,3175;27305,6350;30480,8890;30480,15240;30480,21590;27305,27305;20955,30480;15240,30480;8890,30480;3175,27305;0,21590;0,15240;0,8890;3175,635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5920" behindDoc="0" locked="0" layoutInCell="1" allowOverlap="1">
              <wp:simplePos x="0" y="0"/>
              <wp:positionH relativeFrom="column">
                <wp:posOffset>5654040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210" name="Freeform 6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3" o:spid="_x0000_s1026" style="position:absolute;margin-left:445.2pt;margin-top:86.15pt;width:2.4pt;height:2.4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" path="m24,l34,,44,5r4,9l48,24r,10l44,38,34,43,24,48,15,43,10,38,,34,,24,,14,10,5,15,r9,xe" fillcolor="#00a7d1" stroked="f">
              <v:path arrowok="t" o:connecttype="custom" o:connectlocs="15240,0;21590,0;27940,3175;30480,8890;30480,15240;30480,21590;27940,24130;21590,27305;15240,30480;9525,27305;6350,24130;0,21590;0,15240;0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3222625</wp:posOffset>
              </wp:positionV>
              <wp:extent cx="30480" cy="30480"/>
              <wp:effectExtent l="6350" t="3175" r="1270" b="4445"/>
              <wp:wrapNone/>
              <wp:docPr id="2209" name="Freeform 6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2" o:spid="_x0000_s1026" style="position:absolute;margin-left:80pt;margin-top:253.75pt;width:2.4pt;height:2.4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" path="m,24l,15,5,5,14,,24,,34,r4,5l43,15r5,9l43,34r-5,9l34,48r-10,l14,48,5,43,,34,,24xe" fillcolor="#00a7d1" stroked="f">
              <v:path arrowok="t" o:connecttype="custom" o:connectlocs="0,15240;0,9525;3175,3175;8890,0;15240,0;21590,0;24130,3175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3872" behindDoc="0" locked="0" layoutInCell="1" allowOverlap="1">
              <wp:simplePos x="0" y="0"/>
              <wp:positionH relativeFrom="column">
                <wp:posOffset>1698625</wp:posOffset>
              </wp:positionH>
              <wp:positionV relativeFrom="paragraph">
                <wp:posOffset>1398270</wp:posOffset>
              </wp:positionV>
              <wp:extent cx="30480" cy="30480"/>
              <wp:effectExtent l="3175" t="7620" r="4445" b="0"/>
              <wp:wrapNone/>
              <wp:docPr id="2208" name="Freeform 6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4 w 48"/>
                          <a:gd name="T1" fmla="*/ 10 h 48"/>
                          <a:gd name="T2" fmla="*/ 14 w 48"/>
                          <a:gd name="T3" fmla="*/ 5 h 48"/>
                          <a:gd name="T4" fmla="*/ 24 w 48"/>
                          <a:gd name="T5" fmla="*/ 0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9 h 48"/>
                          <a:gd name="T12" fmla="*/ 48 w 48"/>
                          <a:gd name="T13" fmla="*/ 24 h 48"/>
                          <a:gd name="T14" fmla="*/ 43 w 48"/>
                          <a:gd name="T15" fmla="*/ 34 h 48"/>
                          <a:gd name="T16" fmla="*/ 38 w 48"/>
                          <a:gd name="T17" fmla="*/ 43 h 48"/>
                          <a:gd name="T18" fmla="*/ 33 w 48"/>
                          <a:gd name="T19" fmla="*/ 48 h 48"/>
                          <a:gd name="T20" fmla="*/ 24 w 48"/>
                          <a:gd name="T21" fmla="*/ 48 h 48"/>
                          <a:gd name="T22" fmla="*/ 14 w 48"/>
                          <a:gd name="T23" fmla="*/ 48 h 48"/>
                          <a:gd name="T24" fmla="*/ 4 w 48"/>
                          <a:gd name="T25" fmla="*/ 43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9 h 48"/>
                          <a:gd name="T32" fmla="*/ 4 w 48"/>
                          <a:gd name="T33" fmla="*/ 1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4" y="10"/>
                            </a:move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9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4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4" y="1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51" o:spid="_x0000_s1026" style="position:absolute;margin-left:133.75pt;margin-top:110.1pt;width:2.4pt;height:2.4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" path="m4,10l14,5,24,r9,5l38,10r5,9l48,24,43,34r-5,9l33,48r-9,l14,48,4,43,,34,,24,,19,4,10xe" fillcolor="#00a7d1" stroked="f">
              <v:path arrowok="t" o:connecttype="custom" o:connectlocs="2540,6350;8890,3175;15240,0;20955,3175;24130,6350;27305,12065;30480,15240;27305,21590;24130,27305;20955,30480;15240,30480;8890,30480;2540,27305;0,21590;0,15240;0,12065;2540,635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>
              <wp:simplePos x="0" y="0"/>
              <wp:positionH relativeFrom="column">
                <wp:posOffset>5593080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207" name="Freeform 6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9" o:spid="_x0000_s1026" style="position:absolute;margin-left:440.4pt;margin-top:86.15pt;width:2.4pt;height:2.4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yV/iAQAAKYPAAAOAAAAZHJzL2Uyb0RvYy54bWysV9tu4zYQfS/QfyD0WCCxKMmxZcRZ7G7q&#10;okDaLrDpB9ASZQmVRJWU42SL/ntneHGoVIqFon4wJf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" path="m24,l34,r5,5l48,14r,10l48,34r-9,4l34,43,24,48,15,43,5,38,,34,,24,,14,5,5,15,r9,xe" fillcolor="#00a7d1" stroked="f">
              <v:path arrowok="t" o:connecttype="custom" o:connectlocs="15240,0;21590,0;24765,3175;30480,8890;30480,15240;3048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6080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3283585</wp:posOffset>
              </wp:positionV>
              <wp:extent cx="30480" cy="30480"/>
              <wp:effectExtent l="6350" t="6985" r="1270" b="635"/>
              <wp:wrapNone/>
              <wp:docPr id="2206" name="Freeform 6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8" o:spid="_x0000_s1026" style="position:absolute;margin-left:80pt;margin-top:258.55pt;width:2.4pt;height:2.4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>
              <wp:simplePos x="0" y="0"/>
              <wp:positionH relativeFrom="column">
                <wp:posOffset>1652905</wp:posOffset>
              </wp:positionH>
              <wp:positionV relativeFrom="paragraph">
                <wp:posOffset>1443990</wp:posOffset>
              </wp:positionV>
              <wp:extent cx="30480" cy="30480"/>
              <wp:effectExtent l="5080" t="5715" r="2540" b="1905"/>
              <wp:wrapNone/>
              <wp:docPr id="2205" name="Freeform 6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9 w 48"/>
                          <a:gd name="T1" fmla="*/ 5 h 48"/>
                          <a:gd name="T2" fmla="*/ 14 w 48"/>
                          <a:gd name="T3" fmla="*/ 0 h 48"/>
                          <a:gd name="T4" fmla="*/ 24 w 48"/>
                          <a:gd name="T5" fmla="*/ 0 h 48"/>
                          <a:gd name="T6" fmla="*/ 33 w 48"/>
                          <a:gd name="T7" fmla="*/ 0 h 48"/>
                          <a:gd name="T8" fmla="*/ 43 w 48"/>
                          <a:gd name="T9" fmla="*/ 5 h 48"/>
                          <a:gd name="T10" fmla="*/ 48 w 48"/>
                          <a:gd name="T11" fmla="*/ 14 h 48"/>
                          <a:gd name="T12" fmla="*/ 48 w 48"/>
                          <a:gd name="T13" fmla="*/ 24 h 48"/>
                          <a:gd name="T14" fmla="*/ 48 w 48"/>
                          <a:gd name="T15" fmla="*/ 34 h 48"/>
                          <a:gd name="T16" fmla="*/ 43 w 48"/>
                          <a:gd name="T17" fmla="*/ 38 h 48"/>
                          <a:gd name="T18" fmla="*/ 33 w 48"/>
                          <a:gd name="T19" fmla="*/ 43 h 48"/>
                          <a:gd name="T20" fmla="*/ 24 w 48"/>
                          <a:gd name="T21" fmla="*/ 48 h 48"/>
                          <a:gd name="T22" fmla="*/ 14 w 48"/>
                          <a:gd name="T23" fmla="*/ 43 h 48"/>
                          <a:gd name="T24" fmla="*/ 9 w 48"/>
                          <a:gd name="T25" fmla="*/ 38 h 48"/>
                          <a:gd name="T26" fmla="*/ 4 w 48"/>
                          <a:gd name="T27" fmla="*/ 34 h 48"/>
                          <a:gd name="T28" fmla="*/ 0 w 48"/>
                          <a:gd name="T29" fmla="*/ 24 h 48"/>
                          <a:gd name="T30" fmla="*/ 4 w 48"/>
                          <a:gd name="T31" fmla="*/ 14 h 48"/>
                          <a:gd name="T32" fmla="*/ 9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9" y="5"/>
                            </a:move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7" o:spid="_x0000_s1026" style="position:absolute;margin-left:130.15pt;margin-top:113.7pt;width:2.4pt;height:2.4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" path="m9,5l14,,24,r9,l43,5r5,9l48,24r,10l43,38,33,43r-9,5l14,43,9,38,4,34,,24,4,14,9,5xe" fillcolor="#00a7d1" stroked="f">
              <v:path arrowok="t" o:connecttype="custom" o:connectlocs="5715,3175;8890,0;15240,0;20955,0;27305,3175;30480,8890;30480,15240;30480,21590;27305,24130;20955,27305;15240,30480;8890,27305;5715,24130;2540,21590;0,15240;2540,8890;571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5532120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204" name="Freeform 6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5" o:spid="_x0000_s1026" style="position:absolute;margin-left:435.6pt;margin-top:86.15pt;width:2.4pt;height:2.4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" path="m24,l34,r5,5l44,14r4,10l44,34r-5,4l34,43,24,48,15,43,5,38,,34,,24,,14,5,5,15,r9,xe" fillcolor="#00a7d1" stroked="f">
              <v:path arrowok="t" o:connecttype="custom" o:connectlocs="15240,0;21590,0;24765,3175;27940,8890;30480,15240;2794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3344545</wp:posOffset>
              </wp:positionV>
              <wp:extent cx="30480" cy="30480"/>
              <wp:effectExtent l="6350" t="1270" r="1270" b="6350"/>
              <wp:wrapNone/>
              <wp:docPr id="2203" name="Freeform 6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4" o:spid="_x0000_s1026" style="position:absolute;margin-left:80pt;margin-top:263.35pt;width:2.4pt;height:2.4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>
              <wp:simplePos x="0" y="0"/>
              <wp:positionH relativeFrom="column">
                <wp:posOffset>1609725</wp:posOffset>
              </wp:positionH>
              <wp:positionV relativeFrom="paragraph">
                <wp:posOffset>1486535</wp:posOffset>
              </wp:positionV>
              <wp:extent cx="30480" cy="30480"/>
              <wp:effectExtent l="0" t="635" r="7620" b="6985"/>
              <wp:wrapNone/>
              <wp:docPr id="2202" name="Freeform 6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5 h 48"/>
                          <a:gd name="T2" fmla="*/ 15 w 48"/>
                          <a:gd name="T3" fmla="*/ 0 h 48"/>
                          <a:gd name="T4" fmla="*/ 24 w 48"/>
                          <a:gd name="T5" fmla="*/ 0 h 48"/>
                          <a:gd name="T6" fmla="*/ 34 w 48"/>
                          <a:gd name="T7" fmla="*/ 0 h 48"/>
                          <a:gd name="T8" fmla="*/ 44 w 48"/>
                          <a:gd name="T9" fmla="*/ 5 h 48"/>
                          <a:gd name="T10" fmla="*/ 48 w 48"/>
                          <a:gd name="T11" fmla="*/ 15 h 48"/>
                          <a:gd name="T12" fmla="*/ 48 w 48"/>
                          <a:gd name="T13" fmla="*/ 24 h 48"/>
                          <a:gd name="T14" fmla="*/ 48 w 48"/>
                          <a:gd name="T15" fmla="*/ 34 h 48"/>
                          <a:gd name="T16" fmla="*/ 44 w 48"/>
                          <a:gd name="T17" fmla="*/ 43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5 w 48"/>
                          <a:gd name="T23" fmla="*/ 48 h 48"/>
                          <a:gd name="T24" fmla="*/ 5 w 48"/>
                          <a:gd name="T25" fmla="*/ 43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5 h 48"/>
                          <a:gd name="T32" fmla="*/ 5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5"/>
                            </a:move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5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3" o:spid="_x0000_s1026" style="position:absolute;margin-left:126.75pt;margin-top:117.05pt;width:2.4pt;height:2.4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" path="m5,5l15,r9,l34,,44,5r4,10l48,24r,10l44,43,34,48r-10,l15,48,5,43,,34,,24,,15,5,5xe" fillcolor="#00a7d1" stroked="f">
              <v:path arrowok="t" o:connecttype="custom" o:connectlocs="3175,3175;9525,0;15240,0;21590,0;27940,3175;30480,9525;30480,15240;30480,21590;27940,27305;21590,30480;15240,30480;9525,30480;3175,27305;0,21590;0,15240;0,9525;317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3632" behindDoc="0" locked="0" layoutInCell="1" allowOverlap="1">
              <wp:simplePos x="0" y="0"/>
              <wp:positionH relativeFrom="column">
                <wp:posOffset>5468620</wp:posOffset>
              </wp:positionH>
              <wp:positionV relativeFrom="paragraph">
                <wp:posOffset>1094105</wp:posOffset>
              </wp:positionV>
              <wp:extent cx="33020" cy="30480"/>
              <wp:effectExtent l="1270" t="8255" r="3810" b="8890"/>
              <wp:wrapNone/>
              <wp:docPr id="2201" name="Freeform 6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020" cy="30480"/>
                      </a:xfrm>
                      <a:custGeom>
                        <a:avLst/>
                        <a:gdLst>
                          <a:gd name="T0" fmla="*/ 24 w 52"/>
                          <a:gd name="T1" fmla="*/ 0 h 48"/>
                          <a:gd name="T2" fmla="*/ 33 w 52"/>
                          <a:gd name="T3" fmla="*/ 0 h 48"/>
                          <a:gd name="T4" fmla="*/ 43 w 52"/>
                          <a:gd name="T5" fmla="*/ 5 h 48"/>
                          <a:gd name="T6" fmla="*/ 48 w 52"/>
                          <a:gd name="T7" fmla="*/ 14 h 48"/>
                          <a:gd name="T8" fmla="*/ 52 w 52"/>
                          <a:gd name="T9" fmla="*/ 24 h 48"/>
                          <a:gd name="T10" fmla="*/ 48 w 52"/>
                          <a:gd name="T11" fmla="*/ 34 h 48"/>
                          <a:gd name="T12" fmla="*/ 43 w 52"/>
                          <a:gd name="T13" fmla="*/ 38 h 48"/>
                          <a:gd name="T14" fmla="*/ 33 w 52"/>
                          <a:gd name="T15" fmla="*/ 43 h 48"/>
                          <a:gd name="T16" fmla="*/ 24 w 52"/>
                          <a:gd name="T17" fmla="*/ 48 h 48"/>
                          <a:gd name="T18" fmla="*/ 19 w 52"/>
                          <a:gd name="T19" fmla="*/ 43 h 48"/>
                          <a:gd name="T20" fmla="*/ 9 w 52"/>
                          <a:gd name="T21" fmla="*/ 38 h 48"/>
                          <a:gd name="T22" fmla="*/ 4 w 52"/>
                          <a:gd name="T23" fmla="*/ 34 h 48"/>
                          <a:gd name="T24" fmla="*/ 0 w 52"/>
                          <a:gd name="T25" fmla="*/ 24 h 48"/>
                          <a:gd name="T26" fmla="*/ 4 w 52"/>
                          <a:gd name="T27" fmla="*/ 14 h 48"/>
                          <a:gd name="T28" fmla="*/ 9 w 52"/>
                          <a:gd name="T29" fmla="*/ 5 h 48"/>
                          <a:gd name="T30" fmla="*/ 19 w 52"/>
                          <a:gd name="T31" fmla="*/ 0 h 48"/>
                          <a:gd name="T32" fmla="*/ 24 w 52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2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9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1" o:spid="_x0000_s1026" style="position:absolute;margin-left:430.6pt;margin-top:86.15pt;width:2.6pt;height: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" path="m24,r9,l43,5r5,9l52,24,48,34r-5,4l33,43r-9,5l19,43,9,38,4,34,,24,4,14,9,5,19,r5,xe" fillcolor="#00a7d1" stroked="f">
              <v:path arrowok="t" o:connecttype="custom" o:connectlocs="15240,0;20955,0;27305,3175;30480,8890;33020,15240;30480,21590;27305,24130;20955,27305;15240,30480;12065,27305;5715,24130;2540,21590;0,15240;2540,8890;5715,3175;1206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260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3408680</wp:posOffset>
              </wp:positionV>
              <wp:extent cx="30480" cy="30480"/>
              <wp:effectExtent l="6350" t="8255" r="1270" b="8890"/>
              <wp:wrapNone/>
              <wp:docPr id="2200" name="Freeform 6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40" o:spid="_x0000_s1026" style="position:absolute;margin-left:80pt;margin-top:268.4pt;width:2.4pt;height:2.4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" path="m,24l,14,5,5,14,,24,,34,r4,5l43,14r5,10l43,33r-5,5l34,43,24,48,14,43,5,38,,33,,24xe" fillcolor="#00a7d1" stroked="f">
              <v:path arrowok="t" o:connecttype="custom" o:connectlocs="0,15240;0,8890;3175,3175;8890,0;15240,0;21590,0;24130,3175;27305,8890;30480,15240;27305,20955;24130,24130;21590,27305;15240,30480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51584" behindDoc="0" locked="0" layoutInCell="1" allowOverlap="1">
              <wp:simplePos x="0" y="0"/>
              <wp:positionH relativeFrom="column">
                <wp:posOffset>1567180</wp:posOffset>
              </wp:positionH>
              <wp:positionV relativeFrom="paragraph">
                <wp:posOffset>1529080</wp:posOffset>
              </wp:positionV>
              <wp:extent cx="30480" cy="30480"/>
              <wp:effectExtent l="5080" t="5080" r="2540" b="2540"/>
              <wp:wrapNone/>
              <wp:docPr id="2199" name="Freeform 6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10 h 48"/>
                          <a:gd name="T2" fmla="*/ 15 w 48"/>
                          <a:gd name="T3" fmla="*/ 5 h 48"/>
                          <a:gd name="T4" fmla="*/ 24 w 48"/>
                          <a:gd name="T5" fmla="*/ 0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5 h 48"/>
                          <a:gd name="T12" fmla="*/ 48 w 48"/>
                          <a:gd name="T13" fmla="*/ 24 h 48"/>
                          <a:gd name="T14" fmla="*/ 43 w 48"/>
                          <a:gd name="T15" fmla="*/ 34 h 48"/>
                          <a:gd name="T16" fmla="*/ 39 w 48"/>
                          <a:gd name="T17" fmla="*/ 44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5 w 48"/>
                          <a:gd name="T23" fmla="*/ 48 h 48"/>
                          <a:gd name="T24" fmla="*/ 5 w 48"/>
                          <a:gd name="T25" fmla="*/ 44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5 h 48"/>
                          <a:gd name="T32" fmla="*/ 5 w 48"/>
                          <a:gd name="T33" fmla="*/ 1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10"/>
                            </a:move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9" o:spid="_x0000_s1026" style="position:absolute;margin-left:123.4pt;margin-top:120.4pt;width:2.4pt;height: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" path="m5,10l15,5,24,,34,5r5,5l43,15r5,9l43,34,39,44r-5,4l24,48r-9,l5,44,,34,,24,,15,5,10xe" fillcolor="#00a7d1" stroked="f">
              <v:path arrowok="t" o:connecttype="custom" o:connectlocs="3175,6350;9525,3175;15240,0;21590,3175;24765,6350;27305,9525;30480,15240;27305,21590;24765,27940;21590,30480;15240,30480;9525,30480;3175,27940;0,21590;0,15240;0,9525;3175,635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9536" behindDoc="0" locked="0" layoutInCell="1" allowOverlap="1">
              <wp:simplePos x="0" y="0"/>
              <wp:positionH relativeFrom="column">
                <wp:posOffset>5407660</wp:posOffset>
              </wp:positionH>
              <wp:positionV relativeFrom="paragraph">
                <wp:posOffset>1094105</wp:posOffset>
              </wp:positionV>
              <wp:extent cx="30480" cy="30480"/>
              <wp:effectExtent l="6985" t="8255" r="635" b="8890"/>
              <wp:wrapNone/>
              <wp:docPr id="2198" name="Freeform 6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7" o:spid="_x0000_s1026" style="position:absolute;margin-left:425.8pt;margin-top:86.15pt;width:2.4pt;height:2.4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" path="m24,r9,l43,5r5,9l48,24r,10l43,38,33,43r-9,5l14,43,9,38,5,34,,24,5,14,9,5,14,,24,xe" fillcolor="#00a7d1" stroked="f">
              <v:path arrowok="t" o:connecttype="custom" o:connectlocs="15240,0;20955,0;27305,3175;30480,8890;30480,15240;30480,21590;27305,24130;20955,27305;15240,30480;8890,27305;5715,24130;3175,21590;0,15240;3175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851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3469640</wp:posOffset>
              </wp:positionV>
              <wp:extent cx="30480" cy="30480"/>
              <wp:effectExtent l="6350" t="2540" r="1270" b="5080"/>
              <wp:wrapNone/>
              <wp:docPr id="2197" name="Freeform 6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6" o:spid="_x0000_s1026" style="position:absolute;margin-left:80pt;margin-top:273.2pt;width:2.4pt;height:2.4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" path="m,24l,14,5,4,14,,24,,34,r4,4l43,14r5,10l43,33r-5,5l34,43,24,48,14,43,5,38,,33,,24xe" fillcolor="#00a7d1" stroked="f">
              <v:path arrowok="t" o:connecttype="custom" o:connectlocs="0,15240;0,8890;3175,2540;8890,0;15240,0;21590,0;24130,2540;27305,8890;30480,15240;27305,20955;24130,24130;21590,27305;15240,30480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7488" behindDoc="0" locked="0" layoutInCell="1" allowOverlap="1">
              <wp:simplePos x="0" y="0"/>
              <wp:positionH relativeFrom="column">
                <wp:posOffset>1521460</wp:posOffset>
              </wp:positionH>
              <wp:positionV relativeFrom="paragraph">
                <wp:posOffset>1571625</wp:posOffset>
              </wp:positionV>
              <wp:extent cx="30480" cy="33655"/>
              <wp:effectExtent l="6985" t="0" r="635" b="4445"/>
              <wp:wrapNone/>
              <wp:docPr id="2196" name="Freeform 6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10 w 48"/>
                          <a:gd name="T1" fmla="*/ 10 h 53"/>
                          <a:gd name="T2" fmla="*/ 15 w 48"/>
                          <a:gd name="T3" fmla="*/ 5 h 53"/>
                          <a:gd name="T4" fmla="*/ 24 w 48"/>
                          <a:gd name="T5" fmla="*/ 0 h 53"/>
                          <a:gd name="T6" fmla="*/ 34 w 48"/>
                          <a:gd name="T7" fmla="*/ 5 h 53"/>
                          <a:gd name="T8" fmla="*/ 44 w 48"/>
                          <a:gd name="T9" fmla="*/ 10 h 53"/>
                          <a:gd name="T10" fmla="*/ 48 w 48"/>
                          <a:gd name="T11" fmla="*/ 20 h 53"/>
                          <a:gd name="T12" fmla="*/ 48 w 48"/>
                          <a:gd name="T13" fmla="*/ 24 h 53"/>
                          <a:gd name="T14" fmla="*/ 48 w 48"/>
                          <a:gd name="T15" fmla="*/ 34 h 53"/>
                          <a:gd name="T16" fmla="*/ 44 w 48"/>
                          <a:gd name="T17" fmla="*/ 44 h 53"/>
                          <a:gd name="T18" fmla="*/ 34 w 48"/>
                          <a:gd name="T19" fmla="*/ 48 h 53"/>
                          <a:gd name="T20" fmla="*/ 24 w 48"/>
                          <a:gd name="T21" fmla="*/ 53 h 53"/>
                          <a:gd name="T22" fmla="*/ 15 w 48"/>
                          <a:gd name="T23" fmla="*/ 48 h 53"/>
                          <a:gd name="T24" fmla="*/ 10 w 48"/>
                          <a:gd name="T25" fmla="*/ 44 h 53"/>
                          <a:gd name="T26" fmla="*/ 5 w 48"/>
                          <a:gd name="T27" fmla="*/ 34 h 53"/>
                          <a:gd name="T28" fmla="*/ 0 w 48"/>
                          <a:gd name="T29" fmla="*/ 24 h 53"/>
                          <a:gd name="T30" fmla="*/ 5 w 48"/>
                          <a:gd name="T31" fmla="*/ 20 h 53"/>
                          <a:gd name="T32" fmla="*/ 10 w 48"/>
                          <a:gd name="T33" fmla="*/ 10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10" y="10"/>
                            </a:moveTo>
                            <a:lnTo>
                              <a:pt x="15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44" y="10"/>
                            </a:lnTo>
                            <a:lnTo>
                              <a:pt x="48" y="20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44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5" y="48"/>
                            </a:lnTo>
                            <a:lnTo>
                              <a:pt x="10" y="44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20"/>
                            </a:lnTo>
                            <a:lnTo>
                              <a:pt x="10" y="1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5" o:spid="_x0000_s1026" style="position:absolute;margin-left:119.8pt;margin-top:123.75pt;width:2.4pt;height:2.6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" path="m10,10l15,5,24,,34,5r10,5l48,20r,4l48,34,44,44,34,48,24,53,15,48,10,44,5,34,,24,5,20,10,10xe" fillcolor="#00a7d1" stroked="f">
              <v:path arrowok="t" o:connecttype="custom" o:connectlocs="6350,6350;9525,3175;15240,0;21590,3175;27940,6350;30480,12700;30480,15240;30480,21590;27940,27940;21590,30480;15240,33655;9525,30480;6350,27940;3175,21590;0,15240;3175,12700;6350,635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5440" behindDoc="0" locked="0" layoutInCell="1" allowOverlap="1">
              <wp:simplePos x="0" y="0"/>
              <wp:positionH relativeFrom="column">
                <wp:posOffset>5346700</wp:posOffset>
              </wp:positionH>
              <wp:positionV relativeFrom="paragraph">
                <wp:posOffset>1094105</wp:posOffset>
              </wp:positionV>
              <wp:extent cx="30480" cy="30480"/>
              <wp:effectExtent l="3175" t="8255" r="4445" b="8890"/>
              <wp:wrapNone/>
              <wp:docPr id="2195" name="Freeform 6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3" o:spid="_x0000_s1026" style="position:absolute;margin-left:421pt;margin-top:86.15pt;width:2.4pt;height:2.4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" path="m24,r9,l43,5r5,9l48,24r,10l43,38,33,43r-9,5l14,43,5,38,,34,,24,,14,5,5,14,,24,xe" fillcolor="#00a7d1" stroked="f">
              <v:path arrowok="t" o:connecttype="custom" o:connectlocs="15240,0;20955,0;27305,3175;30480,8890;30480,15240;30480,21590;27305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441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3530600</wp:posOffset>
              </wp:positionV>
              <wp:extent cx="30480" cy="30480"/>
              <wp:effectExtent l="6350" t="6350" r="1270" b="1270"/>
              <wp:wrapNone/>
              <wp:docPr id="2194" name="Freeform 6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2" o:spid="_x0000_s1026" style="position:absolute;margin-left:80pt;margin-top:278pt;width:2.4pt;height:2.4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" path="m,24l,14,5,4,14,,24,,34,r4,4l43,14r5,10l43,33,38,43r-4,5l24,48r-10,l5,43,,33,,24xe" fillcolor="#00a7d1" stroked="f">
              <v:path arrowok="t" o:connecttype="custom" o:connectlocs="0,15240;0,8890;3175,2540;8890,0;15240,0;21590,0;24130,2540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3392" behindDoc="0" locked="0" layoutInCell="1" allowOverlap="1">
              <wp:simplePos x="0" y="0"/>
              <wp:positionH relativeFrom="column">
                <wp:posOffset>1478915</wp:posOffset>
              </wp:positionH>
              <wp:positionV relativeFrom="paragraph">
                <wp:posOffset>1617345</wp:posOffset>
              </wp:positionV>
              <wp:extent cx="30480" cy="30480"/>
              <wp:effectExtent l="2540" t="7620" r="5080" b="0"/>
              <wp:wrapNone/>
              <wp:docPr id="2193" name="Freeform 6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10 w 48"/>
                          <a:gd name="T1" fmla="*/ 5 h 48"/>
                          <a:gd name="T2" fmla="*/ 15 w 48"/>
                          <a:gd name="T3" fmla="*/ 0 h 48"/>
                          <a:gd name="T4" fmla="*/ 24 w 48"/>
                          <a:gd name="T5" fmla="*/ 0 h 48"/>
                          <a:gd name="T6" fmla="*/ 34 w 48"/>
                          <a:gd name="T7" fmla="*/ 0 h 48"/>
                          <a:gd name="T8" fmla="*/ 43 w 48"/>
                          <a:gd name="T9" fmla="*/ 5 h 48"/>
                          <a:gd name="T10" fmla="*/ 48 w 48"/>
                          <a:gd name="T11" fmla="*/ 15 h 48"/>
                          <a:gd name="T12" fmla="*/ 48 w 48"/>
                          <a:gd name="T13" fmla="*/ 24 h 48"/>
                          <a:gd name="T14" fmla="*/ 48 w 48"/>
                          <a:gd name="T15" fmla="*/ 34 h 48"/>
                          <a:gd name="T16" fmla="*/ 43 w 48"/>
                          <a:gd name="T17" fmla="*/ 39 h 48"/>
                          <a:gd name="T18" fmla="*/ 34 w 48"/>
                          <a:gd name="T19" fmla="*/ 44 h 48"/>
                          <a:gd name="T20" fmla="*/ 24 w 48"/>
                          <a:gd name="T21" fmla="*/ 48 h 48"/>
                          <a:gd name="T22" fmla="*/ 15 w 48"/>
                          <a:gd name="T23" fmla="*/ 44 h 48"/>
                          <a:gd name="T24" fmla="*/ 5 w 48"/>
                          <a:gd name="T25" fmla="*/ 39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5 h 48"/>
                          <a:gd name="T32" fmla="*/ 10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10" y="5"/>
                            </a:move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5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9"/>
                            </a:lnTo>
                            <a:lnTo>
                              <a:pt x="34" y="44"/>
                            </a:lnTo>
                            <a:lnTo>
                              <a:pt x="24" y="48"/>
                            </a:lnTo>
                            <a:lnTo>
                              <a:pt x="15" y="44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5"/>
                            </a:lnTo>
                            <a:lnTo>
                              <a:pt x="10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31" o:spid="_x0000_s1026" style="position:absolute;margin-left:116.45pt;margin-top:127.35pt;width:2.4pt;height:2.4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" path="m10,5l15,r9,l34,r9,5l48,15r,9l48,34r-5,5l34,44,24,48,15,44,5,39,,34,,24,,15,10,5xe" fillcolor="#00a7d1" stroked="f">
              <v:path arrowok="t" o:connecttype="custom" o:connectlocs="6350,3175;9525,0;15240,0;21590,0;27305,3175;30480,9525;30480,15240;30480,21590;27305,24765;21590,27940;15240,30480;9525,27940;3175,24765;0,21590;0,15240;0,9525;6350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1344" behindDoc="0" locked="0" layoutInCell="1" allowOverlap="1">
              <wp:simplePos x="0" y="0"/>
              <wp:positionH relativeFrom="column">
                <wp:posOffset>5285740</wp:posOffset>
              </wp:positionH>
              <wp:positionV relativeFrom="paragraph">
                <wp:posOffset>1094105</wp:posOffset>
              </wp:positionV>
              <wp:extent cx="30480" cy="30480"/>
              <wp:effectExtent l="8890" t="8255" r="8255" b="8890"/>
              <wp:wrapNone/>
              <wp:docPr id="2192" name="Freeform 6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9" o:spid="_x0000_s1026" style="position:absolute;margin-left:416.2pt;margin-top:86.15pt;width:2.4pt;height:2.4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9BXdhQQAAKYPAAAOAAAAZHJzL2Uyb0RvYy54bWysV9tu4zYQfS/QfyD0WCCxKMmxZcRZ7G7q&#10;okDaLrDpB9ASZQmVRJWU42SL/ntneHGoVIqFon4wJf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" path="m24,r9,l38,5r10,9l48,24r,10l38,38r-5,5l24,48,14,43,5,38,,34,,24,,14,5,5,14,,24,xe" fillcolor="#00a7d1" stroked="f">
              <v:path arrowok="t" o:connecttype="custom" o:connectlocs="15240,0;20955,0;24130,3175;30480,8890;30480,15240;30480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4032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3590925</wp:posOffset>
              </wp:positionV>
              <wp:extent cx="30480" cy="30480"/>
              <wp:effectExtent l="6350" t="0" r="1270" b="7620"/>
              <wp:wrapNone/>
              <wp:docPr id="2191" name="Freeform 6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4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4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8" o:spid="_x0000_s1026" style="position:absolute;margin-left:80pt;margin-top:282.75pt;width:2.4pt;height:2.4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" path="m,24l,15,5,10,14,5,24,,34,5r4,5l43,15r5,9l43,34,38,44r-4,4l24,48r-10,l5,44,,34,,24xe" fillcolor="#00a7d1" stroked="f">
              <v:path arrowok="t" o:connecttype="custom" o:connectlocs="0,15240;0,9525;3175,6350;8890,3175;15240,0;21590,3175;24130,6350;27305,9525;30480,15240;27305,21590;24130,27940;21590,30480;15240,30480;8890,30480;3175,2794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9296" behindDoc="0" locked="0" layoutInCell="1" allowOverlap="1">
              <wp:simplePos x="0" y="0"/>
              <wp:positionH relativeFrom="column">
                <wp:posOffset>1436370</wp:posOffset>
              </wp:positionH>
              <wp:positionV relativeFrom="paragraph">
                <wp:posOffset>1660525</wp:posOffset>
              </wp:positionV>
              <wp:extent cx="30480" cy="30480"/>
              <wp:effectExtent l="7620" t="3175" r="0" b="4445"/>
              <wp:wrapNone/>
              <wp:docPr id="2190" name="Freeform 6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4 h 48"/>
                          <a:gd name="T2" fmla="*/ 14 w 48"/>
                          <a:gd name="T3" fmla="*/ 0 h 48"/>
                          <a:gd name="T4" fmla="*/ 24 w 48"/>
                          <a:gd name="T5" fmla="*/ 0 h 48"/>
                          <a:gd name="T6" fmla="*/ 34 w 48"/>
                          <a:gd name="T7" fmla="*/ 0 h 48"/>
                          <a:gd name="T8" fmla="*/ 38 w 48"/>
                          <a:gd name="T9" fmla="*/ 4 h 48"/>
                          <a:gd name="T10" fmla="*/ 43 w 48"/>
                          <a:gd name="T11" fmla="*/ 14 h 48"/>
                          <a:gd name="T12" fmla="*/ 48 w 48"/>
                          <a:gd name="T13" fmla="*/ 24 h 48"/>
                          <a:gd name="T14" fmla="*/ 43 w 48"/>
                          <a:gd name="T15" fmla="*/ 33 h 48"/>
                          <a:gd name="T16" fmla="*/ 38 w 48"/>
                          <a:gd name="T17" fmla="*/ 43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4 w 48"/>
                          <a:gd name="T23" fmla="*/ 48 h 48"/>
                          <a:gd name="T24" fmla="*/ 5 w 48"/>
                          <a:gd name="T25" fmla="*/ 43 h 48"/>
                          <a:gd name="T26" fmla="*/ 0 w 48"/>
                          <a:gd name="T27" fmla="*/ 33 h 48"/>
                          <a:gd name="T28" fmla="*/ 0 w 48"/>
                          <a:gd name="T29" fmla="*/ 24 h 48"/>
                          <a:gd name="T30" fmla="*/ 0 w 48"/>
                          <a:gd name="T31" fmla="*/ 14 h 48"/>
                          <a:gd name="T32" fmla="*/ 5 w 48"/>
                          <a:gd name="T33" fmla="*/ 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4"/>
                            </a:move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7" o:spid="_x0000_s1026" style="position:absolute;margin-left:113.1pt;margin-top:130.75pt;width:2.4pt;height:2.4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" path="m5,4l14,,24,,34,r4,4l43,14r5,10l43,33,38,43r-4,5l24,48r-10,l5,43,,33,,24,,14,5,4xe" fillcolor="#00a7d1" stroked="f">
              <v:path arrowok="t" o:connecttype="custom" o:connectlocs="3175,2540;8890,0;15240,0;21590,0;24130,2540;27305,8890;30480,15240;27305,20955;24130,27305;21590,30480;15240,30480;8890,30480;3175,27305;0,20955;0,15240;0,8890;3175,25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7248" behindDoc="0" locked="0" layoutInCell="1" allowOverlap="1">
              <wp:simplePos x="0" y="0"/>
              <wp:positionH relativeFrom="column">
                <wp:posOffset>5224780</wp:posOffset>
              </wp:positionH>
              <wp:positionV relativeFrom="paragraph">
                <wp:posOffset>1094105</wp:posOffset>
              </wp:positionV>
              <wp:extent cx="30480" cy="30480"/>
              <wp:effectExtent l="5080" t="8255" r="2540" b="8890"/>
              <wp:wrapNone/>
              <wp:docPr id="2189" name="Freeform 6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5" o:spid="_x0000_s1026" style="position:absolute;margin-left:411.4pt;margin-top:86.15pt;width:2.4pt;height:2.4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" path="m24,l34,r4,5l43,14r5,10l43,34r-5,4l34,43,24,48,14,43,5,38,,34,,24,,14,5,5,14,,24,xe" fillcolor="#00a7d1" stroked="f">
              <v:path arrowok="t" o:connecttype="custom" o:connectlocs="15240,0;21590,0;24130,3175;27305,8890;30480,15240;27305,21590;24130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622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3651885</wp:posOffset>
              </wp:positionV>
              <wp:extent cx="30480" cy="33655"/>
              <wp:effectExtent l="6350" t="3810" r="1270" b="635"/>
              <wp:wrapNone/>
              <wp:docPr id="2188" name="Freeform 6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15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5 h 53"/>
                          <a:gd name="T16" fmla="*/ 48 w 48"/>
                          <a:gd name="T17" fmla="*/ 24 h 53"/>
                          <a:gd name="T18" fmla="*/ 43 w 48"/>
                          <a:gd name="T19" fmla="*/ 34 h 53"/>
                          <a:gd name="T20" fmla="*/ 38 w 48"/>
                          <a:gd name="T21" fmla="*/ 44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4 h 53"/>
                          <a:gd name="T30" fmla="*/ 0 w 48"/>
                          <a:gd name="T31" fmla="*/ 34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4" o:spid="_x0000_s1026" style="position:absolute;margin-left:80pt;margin-top:287.55pt;width:2.4pt;height:2.65pt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" path="m,24l,15,5,10,14,5,24,,34,5r4,5l43,15r5,9l43,34,38,44r-4,4l24,53,14,48,5,44,,34,,24xe" fillcolor="#00a7d1" stroked="f">
              <v:path arrowok="t" o:connecttype="custom" o:connectlocs="0,15240;0,9525;3175,6350;8890,3175;15240,0;21590,3175;24130,6350;27305,9525;30480,15240;27305,21590;24130,27940;21590,30480;15240,33655;8890,30480;3175,2794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5200" behindDoc="0" locked="0" layoutInCell="1" allowOverlap="1">
              <wp:simplePos x="0" y="0"/>
              <wp:positionH relativeFrom="column">
                <wp:posOffset>1390650</wp:posOffset>
              </wp:positionH>
              <wp:positionV relativeFrom="paragraph">
                <wp:posOffset>1703070</wp:posOffset>
              </wp:positionV>
              <wp:extent cx="30480" cy="30480"/>
              <wp:effectExtent l="0" t="7620" r="7620" b="0"/>
              <wp:wrapNone/>
              <wp:docPr id="2187" name="Freeform 6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10 w 48"/>
                          <a:gd name="T1" fmla="*/ 9 h 48"/>
                          <a:gd name="T2" fmla="*/ 19 w 48"/>
                          <a:gd name="T3" fmla="*/ 5 h 48"/>
                          <a:gd name="T4" fmla="*/ 24 w 48"/>
                          <a:gd name="T5" fmla="*/ 0 h 48"/>
                          <a:gd name="T6" fmla="*/ 34 w 48"/>
                          <a:gd name="T7" fmla="*/ 5 h 48"/>
                          <a:gd name="T8" fmla="*/ 43 w 48"/>
                          <a:gd name="T9" fmla="*/ 9 h 48"/>
                          <a:gd name="T10" fmla="*/ 48 w 48"/>
                          <a:gd name="T11" fmla="*/ 14 h 48"/>
                          <a:gd name="T12" fmla="*/ 48 w 48"/>
                          <a:gd name="T13" fmla="*/ 24 h 48"/>
                          <a:gd name="T14" fmla="*/ 48 w 48"/>
                          <a:gd name="T15" fmla="*/ 33 h 48"/>
                          <a:gd name="T16" fmla="*/ 43 w 48"/>
                          <a:gd name="T17" fmla="*/ 43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9 w 48"/>
                          <a:gd name="T23" fmla="*/ 48 h 48"/>
                          <a:gd name="T24" fmla="*/ 10 w 48"/>
                          <a:gd name="T25" fmla="*/ 43 h 48"/>
                          <a:gd name="T26" fmla="*/ 5 w 48"/>
                          <a:gd name="T27" fmla="*/ 33 h 48"/>
                          <a:gd name="T28" fmla="*/ 0 w 48"/>
                          <a:gd name="T29" fmla="*/ 24 h 48"/>
                          <a:gd name="T30" fmla="*/ 5 w 48"/>
                          <a:gd name="T31" fmla="*/ 14 h 48"/>
                          <a:gd name="T32" fmla="*/ 10 w 48"/>
                          <a:gd name="T33" fmla="*/ 9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10" y="9"/>
                            </a:moveTo>
                            <a:lnTo>
                              <a:pt x="19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43" y="9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3"/>
                            </a:lnTo>
                            <a:lnTo>
                              <a:pt x="43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0" y="43"/>
                            </a:lnTo>
                            <a:lnTo>
                              <a:pt x="5" y="33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3" o:spid="_x0000_s1026" style="position:absolute;margin-left:109.5pt;margin-top:134.1pt;width:2.4pt;height:2.4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" path="m10,9l19,5,24,,34,5r9,4l48,14r,10l48,33,43,43r-9,5l24,48r-5,l10,43,5,33,,24,5,14,10,9xe" fillcolor="#00a7d1" stroked="f">
              <v:path arrowok="t" o:connecttype="custom" o:connectlocs="6350,5715;12065,3175;15240,0;21590,3175;27305,5715;30480,8890;30480,15240;30480,20955;27305,27305;21590,30480;15240,30480;12065,30480;6350,27305;3175,20955;0,15240;3175,8890;6350,571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3152" behindDoc="0" locked="0" layoutInCell="1" allowOverlap="1">
              <wp:simplePos x="0" y="0"/>
              <wp:positionH relativeFrom="column">
                <wp:posOffset>5160645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186" name="Freeform 6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1" o:spid="_x0000_s1026" style="position:absolute;margin-left:406.35pt;margin-top:86.15pt;width:2.4pt;height:2.4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" path="m24,l34,r9,5l48,14r,10l48,34r-5,4l34,43,24,48,15,43,10,38,5,34,,24,5,14,10,5,15,r9,xe" fillcolor="#00a7d1" stroked="f">
              <v:path arrowok="t" o:connecttype="custom" o:connectlocs="15240,0;21590,0;27305,3175;30480,8890;30480,15240;30480,21590;27305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212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3716020</wp:posOffset>
              </wp:positionV>
              <wp:extent cx="30480" cy="30480"/>
              <wp:effectExtent l="6350" t="1270" r="1270" b="6350"/>
              <wp:wrapNone/>
              <wp:docPr id="2185" name="Freeform 6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20" o:spid="_x0000_s1026" style="position:absolute;margin-left:80pt;margin-top:292.6pt;width:2.4pt;height:2.4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y1Kgg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" path="m,24l,15,5,5,14,,24,,34,r4,5l43,15r5,9l43,34r-5,5l34,43,24,48,14,43,5,39,,34,,24xe" fillcolor="#00a7d1" stroked="f">
              <v:path arrowok="t" o:connecttype="custom" o:connectlocs="0,15240;0,9525;3175,3175;8890,0;15240,0;21590,0;24130,3175;27305,9525;30480,15240;27305,21590;24130,24765;21590,27305;15240,30480;8890,27305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31104" behindDoc="0" locked="0" layoutInCell="1" allowOverlap="1">
              <wp:simplePos x="0" y="0"/>
              <wp:positionH relativeFrom="column">
                <wp:posOffset>1348105</wp:posOffset>
              </wp:positionH>
              <wp:positionV relativeFrom="paragraph">
                <wp:posOffset>1745615</wp:posOffset>
              </wp:positionV>
              <wp:extent cx="30480" cy="33655"/>
              <wp:effectExtent l="5080" t="2540" r="2540" b="1905"/>
              <wp:wrapNone/>
              <wp:docPr id="2184" name="Freeform 6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9 w 48"/>
                          <a:gd name="T1" fmla="*/ 9 h 53"/>
                          <a:gd name="T2" fmla="*/ 14 w 48"/>
                          <a:gd name="T3" fmla="*/ 5 h 53"/>
                          <a:gd name="T4" fmla="*/ 24 w 48"/>
                          <a:gd name="T5" fmla="*/ 0 h 53"/>
                          <a:gd name="T6" fmla="*/ 33 w 48"/>
                          <a:gd name="T7" fmla="*/ 5 h 53"/>
                          <a:gd name="T8" fmla="*/ 43 w 48"/>
                          <a:gd name="T9" fmla="*/ 9 h 53"/>
                          <a:gd name="T10" fmla="*/ 48 w 48"/>
                          <a:gd name="T11" fmla="*/ 19 h 53"/>
                          <a:gd name="T12" fmla="*/ 48 w 48"/>
                          <a:gd name="T13" fmla="*/ 29 h 53"/>
                          <a:gd name="T14" fmla="*/ 48 w 48"/>
                          <a:gd name="T15" fmla="*/ 33 h 53"/>
                          <a:gd name="T16" fmla="*/ 43 w 48"/>
                          <a:gd name="T17" fmla="*/ 43 h 53"/>
                          <a:gd name="T18" fmla="*/ 33 w 48"/>
                          <a:gd name="T19" fmla="*/ 48 h 53"/>
                          <a:gd name="T20" fmla="*/ 24 w 48"/>
                          <a:gd name="T21" fmla="*/ 53 h 53"/>
                          <a:gd name="T22" fmla="*/ 14 w 48"/>
                          <a:gd name="T23" fmla="*/ 48 h 53"/>
                          <a:gd name="T24" fmla="*/ 9 w 48"/>
                          <a:gd name="T25" fmla="*/ 43 h 53"/>
                          <a:gd name="T26" fmla="*/ 0 w 48"/>
                          <a:gd name="T27" fmla="*/ 33 h 53"/>
                          <a:gd name="T28" fmla="*/ 0 w 48"/>
                          <a:gd name="T29" fmla="*/ 29 h 53"/>
                          <a:gd name="T30" fmla="*/ 0 w 48"/>
                          <a:gd name="T31" fmla="*/ 19 h 53"/>
                          <a:gd name="T32" fmla="*/ 9 w 48"/>
                          <a:gd name="T33" fmla="*/ 9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9" y="9"/>
                            </a:move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3" y="5"/>
                            </a:lnTo>
                            <a:lnTo>
                              <a:pt x="43" y="9"/>
                            </a:lnTo>
                            <a:lnTo>
                              <a:pt x="48" y="19"/>
                            </a:lnTo>
                            <a:lnTo>
                              <a:pt x="48" y="29"/>
                            </a:lnTo>
                            <a:lnTo>
                              <a:pt x="48" y="33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0" y="33"/>
                            </a:lnTo>
                            <a:lnTo>
                              <a:pt x="0" y="29"/>
                            </a:lnTo>
                            <a:lnTo>
                              <a:pt x="0" y="19"/>
                            </a:lnTo>
                            <a:lnTo>
                              <a:pt x="9" y="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9" o:spid="_x0000_s1026" style="position:absolute;margin-left:106.15pt;margin-top:137.45pt;width:2.4pt;height:2.65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" path="m9,9l14,5,24,r9,5l43,9r5,10l48,29r,4l43,43,33,48r-9,5l14,48,9,43,,33,,29,,19,9,9xe" fillcolor="#00a7d1" stroked="f">
              <v:path arrowok="t" o:connecttype="custom" o:connectlocs="5715,5715;8890,3175;15240,0;20955,3175;27305,5715;30480,12065;30480,18415;30480,20955;27305,27305;20955,30480;15240,33655;8890,30480;5715,27305;0,20955;0,18415;0,12065;5715,571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9056" behindDoc="0" locked="0" layoutInCell="1" allowOverlap="1">
              <wp:simplePos x="0" y="0"/>
              <wp:positionH relativeFrom="column">
                <wp:posOffset>5099685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183" name="Freeform 6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7" o:spid="_x0000_s1026" style="position:absolute;margin-left:401.55pt;margin-top:86.15pt;width:2.4pt;height:2.4pt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" path="m24,l34,r9,5l48,14r,10l48,34r-5,4l34,43,24,48,15,43,10,38,5,34,,24,5,14,10,5,15,r9,xe" fillcolor="#00a7d1" stroked="f">
              <v:path arrowok="t" o:connecttype="custom" o:connectlocs="15240,0;21590,0;27305,3175;30480,8890;30480,15240;30480,21590;27305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803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3776980</wp:posOffset>
              </wp:positionV>
              <wp:extent cx="30480" cy="30480"/>
              <wp:effectExtent l="6350" t="5080" r="1270" b="2540"/>
              <wp:wrapNone/>
              <wp:docPr id="2182" name="Freeform 6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6" o:spid="_x0000_s1026" style="position:absolute;margin-left:80pt;margin-top:297.4pt;width:2.4pt;height:2.4pt;z-index:25162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" path="m,24l,14,5,5,14,,24,,34,r4,5l43,14r5,10l43,34r-5,4l34,48r-10,l14,48,5,38,,34,,24xe" fillcolor="#00a7d1" stroked="f">
              <v:path arrowok="t" o:connecttype="custom" o:connectlocs="0,15240;0,8890;3175,3175;8890,0;15240,0;21590,0;24130,3175;27305,8890;30480,15240;27305,21590;24130,24130;21590,30480;15240,30480;8890,30480;3175,2413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7008" behindDoc="0" locked="0" layoutInCell="1" allowOverlap="1">
              <wp:simplePos x="0" y="0"/>
              <wp:positionH relativeFrom="column">
                <wp:posOffset>1305560</wp:posOffset>
              </wp:positionH>
              <wp:positionV relativeFrom="paragraph">
                <wp:posOffset>1791335</wp:posOffset>
              </wp:positionV>
              <wp:extent cx="30480" cy="30480"/>
              <wp:effectExtent l="635" t="635" r="6985" b="6985"/>
              <wp:wrapNone/>
              <wp:docPr id="2181" name="Freeform 6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5 h 48"/>
                          <a:gd name="T2" fmla="*/ 14 w 48"/>
                          <a:gd name="T3" fmla="*/ 0 h 48"/>
                          <a:gd name="T4" fmla="*/ 24 w 48"/>
                          <a:gd name="T5" fmla="*/ 0 h 48"/>
                          <a:gd name="T6" fmla="*/ 33 w 48"/>
                          <a:gd name="T7" fmla="*/ 0 h 48"/>
                          <a:gd name="T8" fmla="*/ 38 w 48"/>
                          <a:gd name="T9" fmla="*/ 5 h 48"/>
                          <a:gd name="T10" fmla="*/ 43 w 48"/>
                          <a:gd name="T11" fmla="*/ 14 h 48"/>
                          <a:gd name="T12" fmla="*/ 48 w 48"/>
                          <a:gd name="T13" fmla="*/ 24 h 48"/>
                          <a:gd name="T14" fmla="*/ 43 w 48"/>
                          <a:gd name="T15" fmla="*/ 33 h 48"/>
                          <a:gd name="T16" fmla="*/ 38 w 48"/>
                          <a:gd name="T17" fmla="*/ 38 h 48"/>
                          <a:gd name="T18" fmla="*/ 33 w 48"/>
                          <a:gd name="T19" fmla="*/ 43 h 48"/>
                          <a:gd name="T20" fmla="*/ 24 w 48"/>
                          <a:gd name="T21" fmla="*/ 48 h 48"/>
                          <a:gd name="T22" fmla="*/ 14 w 48"/>
                          <a:gd name="T23" fmla="*/ 43 h 48"/>
                          <a:gd name="T24" fmla="*/ 5 w 48"/>
                          <a:gd name="T25" fmla="*/ 38 h 48"/>
                          <a:gd name="T26" fmla="*/ 0 w 48"/>
                          <a:gd name="T27" fmla="*/ 33 h 48"/>
                          <a:gd name="T28" fmla="*/ 0 w 48"/>
                          <a:gd name="T29" fmla="*/ 24 h 48"/>
                          <a:gd name="T30" fmla="*/ 0 w 48"/>
                          <a:gd name="T31" fmla="*/ 14 h 48"/>
                          <a:gd name="T32" fmla="*/ 5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5"/>
                            </a:move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5" o:spid="_x0000_s1026" style="position:absolute;margin-left:102.8pt;margin-top:141.05pt;width:2.4pt;height:2.4pt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" path="m5,5l14,,24,r9,l38,5r5,9l48,24r-5,9l38,38r-5,5l24,48,14,43,5,38,,33,,24,,14,5,5xe" fillcolor="#00a7d1" stroked="f">
              <v:path arrowok="t" o:connecttype="custom" o:connectlocs="3175,3175;8890,0;15240,0;20955,0;24130,3175;27305,8890;30480,15240;27305,20955;24130,24130;20955,27305;15240,30480;8890,27305;3175,24130;0,20955;0,15240;0,8890;317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4960" behindDoc="0" locked="0" layoutInCell="1" allowOverlap="1">
              <wp:simplePos x="0" y="0"/>
              <wp:positionH relativeFrom="column">
                <wp:posOffset>5038725</wp:posOffset>
              </wp:positionH>
              <wp:positionV relativeFrom="paragraph">
                <wp:posOffset>1094105</wp:posOffset>
              </wp:positionV>
              <wp:extent cx="30480" cy="30480"/>
              <wp:effectExtent l="0" t="8255" r="7620" b="8890"/>
              <wp:wrapNone/>
              <wp:docPr id="2180" name="Freeform 6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3" o:spid="_x0000_s1026" style="position:absolute;margin-left:396.75pt;margin-top:86.15pt;width:2.4pt;height:2.4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" path="m24,l34,r9,5l48,14r,10l48,34r-5,4l34,43,24,48,15,43,5,38,,34,,24,,14,5,5,15,r9,xe" fillcolor="#00a7d1" stroked="f">
              <v:path arrowok="t" o:connecttype="custom" o:connectlocs="15240,0;21590,0;27305,3175;30480,8890;30480,15240;30480,21590;2730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393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3837940</wp:posOffset>
              </wp:positionV>
              <wp:extent cx="30480" cy="30480"/>
              <wp:effectExtent l="6350" t="8890" r="1270" b="8255"/>
              <wp:wrapNone/>
              <wp:docPr id="2179" name="Freeform 6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2" o:spid="_x0000_s1026" style="position:absolute;margin-left:80pt;margin-top:302.2pt;width:2.4pt;height:2.4pt;z-index:25162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" path="m,24l,14,5,10,14,,24,,34,r4,10l43,14r5,10l43,34r-5,9l34,48r-10,l14,48,5,43,,34,,24xe" fillcolor="#00a7d1" stroked="f">
              <v:path arrowok="t" o:connecttype="custom" o:connectlocs="0,15240;0,8890;3175,6350;8890,0;15240,0;21590,0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2912" behindDoc="0" locked="0" layoutInCell="1" allowOverlap="1">
              <wp:simplePos x="0" y="0"/>
              <wp:positionH relativeFrom="column">
                <wp:posOffset>1259840</wp:posOffset>
              </wp:positionH>
              <wp:positionV relativeFrom="paragraph">
                <wp:posOffset>1833880</wp:posOffset>
              </wp:positionV>
              <wp:extent cx="33655" cy="30480"/>
              <wp:effectExtent l="2540" t="5080" r="1905" b="2540"/>
              <wp:wrapNone/>
              <wp:docPr id="2178" name="Freeform 6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9 w 53"/>
                          <a:gd name="T1" fmla="*/ 5 h 48"/>
                          <a:gd name="T2" fmla="*/ 19 w 53"/>
                          <a:gd name="T3" fmla="*/ 0 h 48"/>
                          <a:gd name="T4" fmla="*/ 24 w 53"/>
                          <a:gd name="T5" fmla="*/ 0 h 48"/>
                          <a:gd name="T6" fmla="*/ 33 w 53"/>
                          <a:gd name="T7" fmla="*/ 0 h 48"/>
                          <a:gd name="T8" fmla="*/ 43 w 53"/>
                          <a:gd name="T9" fmla="*/ 5 h 48"/>
                          <a:gd name="T10" fmla="*/ 48 w 53"/>
                          <a:gd name="T11" fmla="*/ 14 h 48"/>
                          <a:gd name="T12" fmla="*/ 53 w 53"/>
                          <a:gd name="T13" fmla="*/ 24 h 48"/>
                          <a:gd name="T14" fmla="*/ 48 w 53"/>
                          <a:gd name="T15" fmla="*/ 34 h 48"/>
                          <a:gd name="T16" fmla="*/ 43 w 53"/>
                          <a:gd name="T17" fmla="*/ 43 h 48"/>
                          <a:gd name="T18" fmla="*/ 33 w 53"/>
                          <a:gd name="T19" fmla="*/ 48 h 48"/>
                          <a:gd name="T20" fmla="*/ 24 w 53"/>
                          <a:gd name="T21" fmla="*/ 48 h 48"/>
                          <a:gd name="T22" fmla="*/ 19 w 53"/>
                          <a:gd name="T23" fmla="*/ 48 h 48"/>
                          <a:gd name="T24" fmla="*/ 9 w 53"/>
                          <a:gd name="T25" fmla="*/ 43 h 48"/>
                          <a:gd name="T26" fmla="*/ 5 w 53"/>
                          <a:gd name="T27" fmla="*/ 34 h 48"/>
                          <a:gd name="T28" fmla="*/ 0 w 53"/>
                          <a:gd name="T29" fmla="*/ 24 h 48"/>
                          <a:gd name="T30" fmla="*/ 5 w 53"/>
                          <a:gd name="T31" fmla="*/ 14 h 48"/>
                          <a:gd name="T32" fmla="*/ 9 w 53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9" y="5"/>
                            </a:move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9" y="43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11" o:spid="_x0000_s1026" style="position:absolute;margin-left:99.2pt;margin-top:144.4pt;width:2.65pt;height:2.4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" path="m9,5l19,r5,l33,,43,5r5,9l53,24,48,34r-5,9l33,48r-9,l19,48,9,43,5,34,,24,5,14,9,5xe" fillcolor="#00a7d1" stroked="f">
              <v:path arrowok="t" o:connecttype="custom" o:connectlocs="5715,3175;12065,0;15240,0;20955,0;27305,3175;30480,8890;33655,15240;30480,21590;27305,27305;20955,30480;15240,30480;12065,30480;5715,27305;3175,21590;0,15240;3175,8890;571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20864" behindDoc="0" locked="0" layoutInCell="1" allowOverlap="1">
              <wp:simplePos x="0" y="0"/>
              <wp:positionH relativeFrom="column">
                <wp:posOffset>4977765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177" name="Freeform 6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9" o:spid="_x0000_s1026" style="position:absolute;margin-left:391.95pt;margin-top:86.15pt;width:2.4pt;height:2.4pt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" path="m24,l34,r5,5l44,14r4,10l44,34r-5,4l34,43,24,48,15,43,5,38,,34,,24,,14,5,5,15,r9,xe" fillcolor="#00a7d1" stroked="f">
              <v:path arrowok="t" o:connecttype="custom" o:connectlocs="15240,0;21590,0;24765,3175;27940,8890;30480,15240;2794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984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3898900</wp:posOffset>
              </wp:positionV>
              <wp:extent cx="30480" cy="30480"/>
              <wp:effectExtent l="6350" t="3175" r="1270" b="4445"/>
              <wp:wrapNone/>
              <wp:docPr id="2176" name="Freeform 60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8" o:spid="_x0000_s1026" style="position:absolute;margin-left:80pt;margin-top:307pt;width:2.4pt;height:2.4pt;z-index:25161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" path="m,24l,14,5,10,14,5,24,,34,5r4,5l43,14r5,10l43,34r-5,9l34,48r-10,l14,48,5,43,,34,,24xe" fillcolor="#00a7d1" stroked="f">
              <v:path arrowok="t" o:connecttype="custom" o:connectlocs="0,15240;0,8890;3175,6350;8890,3175;15240,0;21590,3175;24130,6350;27305,8890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8816" behindDoc="0" locked="0" layoutInCell="1" allowOverlap="1">
              <wp:simplePos x="0" y="0"/>
              <wp:positionH relativeFrom="column">
                <wp:posOffset>1217295</wp:posOffset>
              </wp:positionH>
              <wp:positionV relativeFrom="paragraph">
                <wp:posOffset>1876425</wp:posOffset>
              </wp:positionV>
              <wp:extent cx="30480" cy="30480"/>
              <wp:effectExtent l="7620" t="0" r="0" b="7620"/>
              <wp:wrapNone/>
              <wp:docPr id="2175" name="Freeform 60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9 w 48"/>
                          <a:gd name="T1" fmla="*/ 10 h 48"/>
                          <a:gd name="T2" fmla="*/ 14 w 48"/>
                          <a:gd name="T3" fmla="*/ 5 h 48"/>
                          <a:gd name="T4" fmla="*/ 24 w 48"/>
                          <a:gd name="T5" fmla="*/ 0 h 48"/>
                          <a:gd name="T6" fmla="*/ 33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5 h 48"/>
                          <a:gd name="T12" fmla="*/ 48 w 48"/>
                          <a:gd name="T13" fmla="*/ 24 h 48"/>
                          <a:gd name="T14" fmla="*/ 48 w 48"/>
                          <a:gd name="T15" fmla="*/ 34 h 48"/>
                          <a:gd name="T16" fmla="*/ 43 w 48"/>
                          <a:gd name="T17" fmla="*/ 43 h 48"/>
                          <a:gd name="T18" fmla="*/ 33 w 48"/>
                          <a:gd name="T19" fmla="*/ 48 h 48"/>
                          <a:gd name="T20" fmla="*/ 24 w 48"/>
                          <a:gd name="T21" fmla="*/ 48 h 48"/>
                          <a:gd name="T22" fmla="*/ 14 w 48"/>
                          <a:gd name="T23" fmla="*/ 48 h 48"/>
                          <a:gd name="T24" fmla="*/ 9 w 48"/>
                          <a:gd name="T25" fmla="*/ 43 h 48"/>
                          <a:gd name="T26" fmla="*/ 0 w 48"/>
                          <a:gd name="T27" fmla="*/ 34 h 48"/>
                          <a:gd name="T28" fmla="*/ 0 w 48"/>
                          <a:gd name="T29" fmla="*/ 24 h 48"/>
                          <a:gd name="T30" fmla="*/ 0 w 48"/>
                          <a:gd name="T31" fmla="*/ 15 h 48"/>
                          <a:gd name="T32" fmla="*/ 9 w 48"/>
                          <a:gd name="T33" fmla="*/ 1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9" y="10"/>
                            </a:move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3" y="5"/>
                            </a:lnTo>
                            <a:lnTo>
                              <a:pt x="43" y="10"/>
                            </a:lnTo>
                            <a:lnTo>
                              <a:pt x="48" y="15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5"/>
                            </a:lnTo>
                            <a:lnTo>
                              <a:pt x="9" y="1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7" o:spid="_x0000_s1026" style="position:absolute;margin-left:95.85pt;margin-top:147.75pt;width:2.4pt;height:2.4pt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" path="m9,10l14,5,24,r9,5l43,10r5,5l48,24r,10l43,43,33,48r-9,l14,48,9,43,,34,,24,,15,9,10xe" fillcolor="#00a7d1" stroked="f">
              <v:path arrowok="t" o:connecttype="custom" o:connectlocs="5715,6350;8890,3175;15240,0;20955,3175;27305,6350;30480,9525;30480,15240;30480,21590;27305,27305;20955,30480;15240,30480;8890,30480;5715,27305;0,21590;0,15240;0,9525;5715,635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6768" behindDoc="0" locked="0" layoutInCell="1" allowOverlap="1">
              <wp:simplePos x="0" y="0"/>
              <wp:positionH relativeFrom="column">
                <wp:posOffset>4916805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174" name="Freeform 6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4 w 48"/>
                          <a:gd name="T7" fmla="*/ 14 h 48"/>
                          <a:gd name="T8" fmla="*/ 48 w 48"/>
                          <a:gd name="T9" fmla="*/ 24 h 48"/>
                          <a:gd name="T10" fmla="*/ 44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4"/>
                            </a:lnTo>
                            <a:lnTo>
                              <a:pt x="48" y="24"/>
                            </a:lnTo>
                            <a:lnTo>
                              <a:pt x="44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5" o:spid="_x0000_s1026" style="position:absolute;margin-left:387.15pt;margin-top:86.15pt;width:2.4pt;height:2.4pt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" path="m24,l34,r5,5l44,14r4,10l44,34r-5,4l34,43,24,48,15,43,5,38,,34,,24,,14,5,5,15,r9,xe" fillcolor="#00a7d1" stroked="f">
              <v:path arrowok="t" o:connecttype="custom" o:connectlocs="15240,0;21590,0;24765,3175;27940,8890;30480,15240;2794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574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3959860</wp:posOffset>
              </wp:positionV>
              <wp:extent cx="30480" cy="33655"/>
              <wp:effectExtent l="6350" t="6985" r="1270" b="6985"/>
              <wp:wrapNone/>
              <wp:docPr id="2173" name="Freeform 60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9 h 53"/>
                          <a:gd name="T2" fmla="*/ 0 w 48"/>
                          <a:gd name="T3" fmla="*/ 19 h 53"/>
                          <a:gd name="T4" fmla="*/ 5 w 48"/>
                          <a:gd name="T5" fmla="*/ 9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9 h 53"/>
                          <a:gd name="T14" fmla="*/ 43 w 48"/>
                          <a:gd name="T15" fmla="*/ 19 h 53"/>
                          <a:gd name="T16" fmla="*/ 48 w 48"/>
                          <a:gd name="T17" fmla="*/ 29 h 53"/>
                          <a:gd name="T18" fmla="*/ 43 w 48"/>
                          <a:gd name="T19" fmla="*/ 33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3 h 53"/>
                          <a:gd name="T32" fmla="*/ 0 w 48"/>
                          <a:gd name="T33" fmla="*/ 29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9"/>
                            </a:moveTo>
                            <a:lnTo>
                              <a:pt x="0" y="19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9"/>
                            </a:lnTo>
                            <a:lnTo>
                              <a:pt x="48" y="29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4" o:spid="_x0000_s1026" style="position:absolute;margin-left:80pt;margin-top:311.8pt;width:2.4pt;height:2.6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" path="m,29l,19,5,9,14,5,24,,34,5r4,4l43,19r5,10l43,33,38,43r-4,5l24,53,14,48,5,43,,33,,29xe" fillcolor="#00a7d1" stroked="f">
              <v:path arrowok="t" o:connecttype="custom" o:connectlocs="0,18415;0,12065;3175,5715;8890,3175;15240,0;21590,3175;24130,5715;27305,12065;30480,18415;27305,20955;24130,27305;21590,30480;15240,33655;8890,30480;3175,27305;0,20955;0,1841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4720" behindDoc="0" locked="0" layoutInCell="1" allowOverlap="1">
              <wp:simplePos x="0" y="0"/>
              <wp:positionH relativeFrom="column">
                <wp:posOffset>1174115</wp:posOffset>
              </wp:positionH>
              <wp:positionV relativeFrom="paragraph">
                <wp:posOffset>1922145</wp:posOffset>
              </wp:positionV>
              <wp:extent cx="30480" cy="30480"/>
              <wp:effectExtent l="2540" t="7620" r="5080" b="0"/>
              <wp:wrapNone/>
              <wp:docPr id="2172" name="Freeform 60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5 w 48"/>
                          <a:gd name="T1" fmla="*/ 5 h 48"/>
                          <a:gd name="T2" fmla="*/ 15 w 48"/>
                          <a:gd name="T3" fmla="*/ 0 h 48"/>
                          <a:gd name="T4" fmla="*/ 24 w 48"/>
                          <a:gd name="T5" fmla="*/ 0 h 48"/>
                          <a:gd name="T6" fmla="*/ 34 w 48"/>
                          <a:gd name="T7" fmla="*/ 0 h 48"/>
                          <a:gd name="T8" fmla="*/ 39 w 48"/>
                          <a:gd name="T9" fmla="*/ 5 h 48"/>
                          <a:gd name="T10" fmla="*/ 48 w 48"/>
                          <a:gd name="T11" fmla="*/ 14 h 48"/>
                          <a:gd name="T12" fmla="*/ 48 w 48"/>
                          <a:gd name="T13" fmla="*/ 24 h 48"/>
                          <a:gd name="T14" fmla="*/ 48 w 48"/>
                          <a:gd name="T15" fmla="*/ 29 h 48"/>
                          <a:gd name="T16" fmla="*/ 39 w 48"/>
                          <a:gd name="T17" fmla="*/ 38 h 48"/>
                          <a:gd name="T18" fmla="*/ 34 w 48"/>
                          <a:gd name="T19" fmla="*/ 43 h 48"/>
                          <a:gd name="T20" fmla="*/ 24 w 48"/>
                          <a:gd name="T21" fmla="*/ 48 h 48"/>
                          <a:gd name="T22" fmla="*/ 15 w 48"/>
                          <a:gd name="T23" fmla="*/ 43 h 48"/>
                          <a:gd name="T24" fmla="*/ 5 w 48"/>
                          <a:gd name="T25" fmla="*/ 38 h 48"/>
                          <a:gd name="T26" fmla="*/ 0 w 48"/>
                          <a:gd name="T27" fmla="*/ 29 h 48"/>
                          <a:gd name="T28" fmla="*/ 0 w 48"/>
                          <a:gd name="T29" fmla="*/ 24 h 48"/>
                          <a:gd name="T30" fmla="*/ 0 w 48"/>
                          <a:gd name="T31" fmla="*/ 14 h 48"/>
                          <a:gd name="T32" fmla="*/ 5 w 48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5" y="5"/>
                            </a:move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3" o:spid="_x0000_s1026" style="position:absolute;margin-left:92.45pt;margin-top:151.35pt;width:2.4pt;height:2.4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" path="m5,5l15,r9,l34,r5,5l48,14r,10l48,29r-9,9l34,43,24,48,15,43,5,38,,29,,24,,14,5,5xe" fillcolor="#00a7d1" stroked="f">
              <v:path arrowok="t" o:connecttype="custom" o:connectlocs="3175,3175;9525,0;15240,0;21590,0;24765,3175;30480,8890;30480,15240;30480,18415;24765,24130;21590,27305;15240,30480;9525,27305;3175,24130;0,18415;0,15240;0,8890;3175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2672" behindDoc="0" locked="0" layoutInCell="1" allowOverlap="1">
              <wp:simplePos x="0" y="0"/>
              <wp:positionH relativeFrom="column">
                <wp:posOffset>4853305</wp:posOffset>
              </wp:positionH>
              <wp:positionV relativeFrom="paragraph">
                <wp:posOffset>1094105</wp:posOffset>
              </wp:positionV>
              <wp:extent cx="30480" cy="30480"/>
              <wp:effectExtent l="5080" t="8255" r="2540" b="8890"/>
              <wp:wrapNone/>
              <wp:docPr id="2171" name="Freeform 6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1" o:spid="_x0000_s1026" style="position:absolute;margin-left:382.15pt;margin-top:86.15pt;width:2.4pt;height:2.4pt;z-index:25161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" path="m24,r9,l43,5r5,9l48,24r,10l43,38,33,43r-9,5l14,43,9,38,4,34,,24,4,14,9,5,14,,24,xe" fillcolor="#00a7d1" stroked="f">
              <v:path arrowok="t" o:connecttype="custom" o:connectlocs="15240,0;20955,0;27305,3175;30480,8890;30480,15240;30480,21590;27305,24130;20955,27305;15240,30480;8890,27305;5715,24130;2540,21590;0,15240;2540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164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4023995</wp:posOffset>
              </wp:positionV>
              <wp:extent cx="30480" cy="30480"/>
              <wp:effectExtent l="6350" t="4445" r="1270" b="3175"/>
              <wp:wrapNone/>
              <wp:docPr id="2170" name="Freeform 6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4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4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600" o:spid="_x0000_s1026" style="position:absolute;margin-left:80pt;margin-top:316.85pt;width:2.4pt;height:2.4pt;z-index:25161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" path="m,24l,14,5,4,14,,24,,34,r4,4l43,14r5,10l43,33r-5,5l34,43,24,48,14,43,5,38,,33,,24xe" fillcolor="#00a7d1" stroked="f">
              <v:path arrowok="t" o:connecttype="custom" o:connectlocs="0,15240;0,8890;3175,2540;8890,0;15240,0;21590,0;24130,2540;27305,8890;30480,15240;27305,20955;24130,24130;21590,27305;15240,30480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10624" behindDoc="0" locked="0" layoutInCell="1" allowOverlap="1">
              <wp:simplePos x="0" y="0"/>
              <wp:positionH relativeFrom="column">
                <wp:posOffset>1128395</wp:posOffset>
              </wp:positionH>
              <wp:positionV relativeFrom="paragraph">
                <wp:posOffset>1964690</wp:posOffset>
              </wp:positionV>
              <wp:extent cx="33655" cy="30480"/>
              <wp:effectExtent l="4445" t="2540" r="0" b="5080"/>
              <wp:wrapNone/>
              <wp:docPr id="2169" name="Freeform 59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10 w 53"/>
                          <a:gd name="T1" fmla="*/ 5 h 48"/>
                          <a:gd name="T2" fmla="*/ 20 w 53"/>
                          <a:gd name="T3" fmla="*/ 0 h 48"/>
                          <a:gd name="T4" fmla="*/ 29 w 53"/>
                          <a:gd name="T5" fmla="*/ 0 h 48"/>
                          <a:gd name="T6" fmla="*/ 34 w 53"/>
                          <a:gd name="T7" fmla="*/ 0 h 48"/>
                          <a:gd name="T8" fmla="*/ 44 w 53"/>
                          <a:gd name="T9" fmla="*/ 5 h 48"/>
                          <a:gd name="T10" fmla="*/ 48 w 53"/>
                          <a:gd name="T11" fmla="*/ 15 h 48"/>
                          <a:gd name="T12" fmla="*/ 53 w 53"/>
                          <a:gd name="T13" fmla="*/ 24 h 48"/>
                          <a:gd name="T14" fmla="*/ 48 w 53"/>
                          <a:gd name="T15" fmla="*/ 34 h 48"/>
                          <a:gd name="T16" fmla="*/ 44 w 53"/>
                          <a:gd name="T17" fmla="*/ 39 h 48"/>
                          <a:gd name="T18" fmla="*/ 34 w 53"/>
                          <a:gd name="T19" fmla="*/ 48 h 48"/>
                          <a:gd name="T20" fmla="*/ 29 w 53"/>
                          <a:gd name="T21" fmla="*/ 48 h 48"/>
                          <a:gd name="T22" fmla="*/ 20 w 53"/>
                          <a:gd name="T23" fmla="*/ 48 h 48"/>
                          <a:gd name="T24" fmla="*/ 10 w 53"/>
                          <a:gd name="T25" fmla="*/ 39 h 48"/>
                          <a:gd name="T26" fmla="*/ 5 w 53"/>
                          <a:gd name="T27" fmla="*/ 34 h 48"/>
                          <a:gd name="T28" fmla="*/ 0 w 53"/>
                          <a:gd name="T29" fmla="*/ 24 h 48"/>
                          <a:gd name="T30" fmla="*/ 5 w 53"/>
                          <a:gd name="T31" fmla="*/ 15 h 48"/>
                          <a:gd name="T32" fmla="*/ 10 w 53"/>
                          <a:gd name="T33" fmla="*/ 5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10" y="5"/>
                            </a:moveTo>
                            <a:lnTo>
                              <a:pt x="20" y="0"/>
                            </a:lnTo>
                            <a:lnTo>
                              <a:pt x="29" y="0"/>
                            </a:ln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5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4" y="39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0" y="48"/>
                            </a:lnTo>
                            <a:lnTo>
                              <a:pt x="10" y="39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5"/>
                            </a:lnTo>
                            <a:lnTo>
                              <a:pt x="10" y="5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9" o:spid="_x0000_s1026" style="position:absolute;margin-left:88.85pt;margin-top:154.7pt;width:2.65pt;height:2.4pt;z-index:25161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" path="m10,5l20,r9,l34,,44,5r4,10l53,24,48,34r-4,5l34,48r-5,l20,48,10,39,5,34,,24,5,15,10,5xe" fillcolor="#00a7d1" stroked="f">
              <v:path arrowok="t" o:connecttype="custom" o:connectlocs="6350,3175;12700,0;18415,0;21590,0;27940,3175;30480,9525;33655,15240;30480,21590;27940,24765;21590,30480;18415,30480;12700,30480;6350,24765;3175,21590;0,15240;3175,9525;6350,317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8576" behindDoc="0" locked="0" layoutInCell="1" allowOverlap="1">
              <wp:simplePos x="0" y="0"/>
              <wp:positionH relativeFrom="column">
                <wp:posOffset>4792345</wp:posOffset>
              </wp:positionH>
              <wp:positionV relativeFrom="paragraph">
                <wp:posOffset>1094105</wp:posOffset>
              </wp:positionV>
              <wp:extent cx="30480" cy="30480"/>
              <wp:effectExtent l="1270" t="8255" r="6350" b="8890"/>
              <wp:wrapNone/>
              <wp:docPr id="2168" name="Freeform 5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7" o:spid="_x0000_s1026" style="position:absolute;margin-left:377.35pt;margin-top:86.15pt;width:2.4pt;height:2.4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" path="m24,r9,l43,5r5,9l48,24r,10l43,38,33,43r-9,5l14,43,9,38,5,34,,24,5,14,9,5,14,,24,xe" fillcolor="#00a7d1" stroked="f">
              <v:path arrowok="t" o:connecttype="custom" o:connectlocs="15240,0;20955,0;27305,3175;30480,8890;30480,15240;30480,21590;27305,24130;20955,27305;15240,30480;8890,27305;5715,24130;3175,21590;0,15240;3175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755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4084955</wp:posOffset>
              </wp:positionV>
              <wp:extent cx="30480" cy="29845"/>
              <wp:effectExtent l="6350" t="8255" r="1270" b="0"/>
              <wp:wrapNone/>
              <wp:docPr id="2167" name="Freeform 59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29845"/>
                      </a:xfrm>
                      <a:custGeom>
                        <a:avLst/>
                        <a:gdLst>
                          <a:gd name="T0" fmla="*/ 0 w 48"/>
                          <a:gd name="T1" fmla="*/ 23 h 47"/>
                          <a:gd name="T2" fmla="*/ 0 w 48"/>
                          <a:gd name="T3" fmla="*/ 14 h 47"/>
                          <a:gd name="T4" fmla="*/ 5 w 48"/>
                          <a:gd name="T5" fmla="*/ 4 h 47"/>
                          <a:gd name="T6" fmla="*/ 14 w 48"/>
                          <a:gd name="T7" fmla="*/ 0 h 47"/>
                          <a:gd name="T8" fmla="*/ 24 w 48"/>
                          <a:gd name="T9" fmla="*/ 0 h 47"/>
                          <a:gd name="T10" fmla="*/ 34 w 48"/>
                          <a:gd name="T11" fmla="*/ 0 h 47"/>
                          <a:gd name="T12" fmla="*/ 38 w 48"/>
                          <a:gd name="T13" fmla="*/ 4 h 47"/>
                          <a:gd name="T14" fmla="*/ 43 w 48"/>
                          <a:gd name="T15" fmla="*/ 14 h 47"/>
                          <a:gd name="T16" fmla="*/ 48 w 48"/>
                          <a:gd name="T17" fmla="*/ 23 h 47"/>
                          <a:gd name="T18" fmla="*/ 43 w 48"/>
                          <a:gd name="T19" fmla="*/ 33 h 47"/>
                          <a:gd name="T20" fmla="*/ 38 w 48"/>
                          <a:gd name="T21" fmla="*/ 43 h 47"/>
                          <a:gd name="T22" fmla="*/ 34 w 48"/>
                          <a:gd name="T23" fmla="*/ 47 h 47"/>
                          <a:gd name="T24" fmla="*/ 24 w 48"/>
                          <a:gd name="T25" fmla="*/ 47 h 47"/>
                          <a:gd name="T26" fmla="*/ 14 w 48"/>
                          <a:gd name="T27" fmla="*/ 47 h 47"/>
                          <a:gd name="T28" fmla="*/ 5 w 48"/>
                          <a:gd name="T29" fmla="*/ 43 h 47"/>
                          <a:gd name="T30" fmla="*/ 0 w 48"/>
                          <a:gd name="T31" fmla="*/ 33 h 47"/>
                          <a:gd name="T32" fmla="*/ 0 w 48"/>
                          <a:gd name="T33" fmla="*/ 23 h 4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7">
                            <a:moveTo>
                              <a:pt x="0" y="23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3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7"/>
                            </a:lnTo>
                            <a:lnTo>
                              <a:pt x="24" y="47"/>
                            </a:lnTo>
                            <a:lnTo>
                              <a:pt x="14" y="47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3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6" o:spid="_x0000_s1026" style="position:absolute;margin-left:80pt;margin-top:321.65pt;width:2.4pt;height:2.35pt;z-index:25160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" path="m,23l,14,5,4,14,,24,,34,r4,4l43,14r5,9l43,33,38,43r-4,4l24,47r-10,l5,43,,33,,23xe" fillcolor="#00a7d1" stroked="f">
              <v:path arrowok="t" o:connecttype="custom" o:connectlocs="0,14605;0,8890;3175,2540;8890,0;15240,0;21590,0;24130,2540;27305,8890;30480,14605;27305,20955;24130,27305;21590,29845;15240,29845;8890,29845;3175,27305;0,20955;0,1460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6528" behindDoc="0" locked="0" layoutInCell="1" allowOverlap="1">
              <wp:simplePos x="0" y="0"/>
              <wp:positionH relativeFrom="column">
                <wp:posOffset>1085850</wp:posOffset>
              </wp:positionH>
              <wp:positionV relativeFrom="paragraph">
                <wp:posOffset>2007235</wp:posOffset>
              </wp:positionV>
              <wp:extent cx="30480" cy="30480"/>
              <wp:effectExtent l="0" t="6985" r="7620" b="635"/>
              <wp:wrapNone/>
              <wp:docPr id="2166" name="Freeform 59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10 w 48"/>
                          <a:gd name="T1" fmla="*/ 10 h 48"/>
                          <a:gd name="T2" fmla="*/ 15 w 48"/>
                          <a:gd name="T3" fmla="*/ 0 h 48"/>
                          <a:gd name="T4" fmla="*/ 24 w 48"/>
                          <a:gd name="T5" fmla="*/ 0 h 48"/>
                          <a:gd name="T6" fmla="*/ 34 w 48"/>
                          <a:gd name="T7" fmla="*/ 0 h 48"/>
                          <a:gd name="T8" fmla="*/ 43 w 48"/>
                          <a:gd name="T9" fmla="*/ 10 h 48"/>
                          <a:gd name="T10" fmla="*/ 48 w 48"/>
                          <a:gd name="T11" fmla="*/ 15 h 48"/>
                          <a:gd name="T12" fmla="*/ 48 w 48"/>
                          <a:gd name="T13" fmla="*/ 24 h 48"/>
                          <a:gd name="T14" fmla="*/ 48 w 48"/>
                          <a:gd name="T15" fmla="*/ 34 h 48"/>
                          <a:gd name="T16" fmla="*/ 43 w 48"/>
                          <a:gd name="T17" fmla="*/ 44 h 48"/>
                          <a:gd name="T18" fmla="*/ 34 w 48"/>
                          <a:gd name="T19" fmla="*/ 48 h 48"/>
                          <a:gd name="T20" fmla="*/ 24 w 48"/>
                          <a:gd name="T21" fmla="*/ 48 h 48"/>
                          <a:gd name="T22" fmla="*/ 15 w 48"/>
                          <a:gd name="T23" fmla="*/ 48 h 48"/>
                          <a:gd name="T24" fmla="*/ 10 w 48"/>
                          <a:gd name="T25" fmla="*/ 44 h 48"/>
                          <a:gd name="T26" fmla="*/ 5 w 48"/>
                          <a:gd name="T27" fmla="*/ 34 h 48"/>
                          <a:gd name="T28" fmla="*/ 0 w 48"/>
                          <a:gd name="T29" fmla="*/ 24 h 48"/>
                          <a:gd name="T30" fmla="*/ 5 w 48"/>
                          <a:gd name="T31" fmla="*/ 15 h 48"/>
                          <a:gd name="T32" fmla="*/ 10 w 48"/>
                          <a:gd name="T33" fmla="*/ 1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10" y="10"/>
                            </a:move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43" y="10"/>
                            </a:lnTo>
                            <a:lnTo>
                              <a:pt x="48" y="15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5" y="48"/>
                            </a:lnTo>
                            <a:lnTo>
                              <a:pt x="10" y="44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5"/>
                            </a:lnTo>
                            <a:lnTo>
                              <a:pt x="10" y="1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5" o:spid="_x0000_s1026" style="position:absolute;margin-left:85.5pt;margin-top:158.05pt;width:2.4pt;height:2.4pt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" path="m10,10l15,r9,l34,r9,10l48,15r,9l48,34,43,44r-9,4l24,48r-9,l10,44,5,34,,24,5,15r5,-5xe" fillcolor="#00a7d1" stroked="f">
              <v:path arrowok="t" o:connecttype="custom" o:connectlocs="6350,6350;9525,0;15240,0;21590,0;27305,6350;30480,9525;30480,15240;30480,21590;27305,27940;21590,30480;15240,30480;9525,30480;6350,27940;3175,21590;0,15240;3175,9525;6350,635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4480" behindDoc="0" locked="0" layoutInCell="1" allowOverlap="1">
              <wp:simplePos x="0" y="0"/>
              <wp:positionH relativeFrom="column">
                <wp:posOffset>4731385</wp:posOffset>
              </wp:positionH>
              <wp:positionV relativeFrom="paragraph">
                <wp:posOffset>1094105</wp:posOffset>
              </wp:positionV>
              <wp:extent cx="30480" cy="30480"/>
              <wp:effectExtent l="6985" t="8255" r="635" b="8890"/>
              <wp:wrapNone/>
              <wp:docPr id="2165" name="Freeform 5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3" o:spid="_x0000_s1026" style="position:absolute;margin-left:372.55pt;margin-top:86.15pt;width:2.4pt;height:2.4pt;z-index:25160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" path="m24,r9,l43,5r5,9l48,24r,10l43,38,33,43r-9,5l14,43,5,38,,34,,24,,14,5,5,14,,24,xe" fillcolor="#00a7d1" stroked="f">
              <v:path arrowok="t" o:connecttype="custom" o:connectlocs="15240,0;20955,0;27305,3175;30480,8890;30480,15240;30480,21590;27305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345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4145280</wp:posOffset>
              </wp:positionV>
              <wp:extent cx="30480" cy="30480"/>
              <wp:effectExtent l="6350" t="1905" r="1270" b="5715"/>
              <wp:wrapNone/>
              <wp:docPr id="2164" name="Freeform 59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4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4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2" o:spid="_x0000_s1026" style="position:absolute;margin-left:80pt;margin-top:326.4pt;width:2.4pt;height:2.4pt;z-index:25160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" path="m,24l,15,5,10,14,,24,,34,r4,10l43,15r5,9l43,34,38,44r-4,4l24,48r-10,l5,44,,34,,24xe" fillcolor="#00a7d1" stroked="f">
              <v:path arrowok="t" o:connecttype="custom" o:connectlocs="0,15240;0,9525;3175,6350;8890,0;15240,0;21590,0;24130,6350;27305,9525;30480,15240;27305,21590;24130,27940;21590,30480;15240,30480;8890,30480;3175,2794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2432" behindDoc="0" locked="0" layoutInCell="1" allowOverlap="1">
              <wp:simplePos x="0" y="0"/>
              <wp:positionH relativeFrom="column">
                <wp:posOffset>1043305</wp:posOffset>
              </wp:positionH>
              <wp:positionV relativeFrom="paragraph">
                <wp:posOffset>2050415</wp:posOffset>
              </wp:positionV>
              <wp:extent cx="30480" cy="29845"/>
              <wp:effectExtent l="5080" t="2540" r="2540" b="5715"/>
              <wp:wrapNone/>
              <wp:docPr id="2163" name="Freeform 59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29845"/>
                      </a:xfrm>
                      <a:custGeom>
                        <a:avLst/>
                        <a:gdLst>
                          <a:gd name="T0" fmla="*/ 5 w 48"/>
                          <a:gd name="T1" fmla="*/ 9 h 47"/>
                          <a:gd name="T2" fmla="*/ 15 w 48"/>
                          <a:gd name="T3" fmla="*/ 4 h 47"/>
                          <a:gd name="T4" fmla="*/ 24 w 48"/>
                          <a:gd name="T5" fmla="*/ 0 h 47"/>
                          <a:gd name="T6" fmla="*/ 34 w 48"/>
                          <a:gd name="T7" fmla="*/ 4 h 47"/>
                          <a:gd name="T8" fmla="*/ 39 w 48"/>
                          <a:gd name="T9" fmla="*/ 9 h 47"/>
                          <a:gd name="T10" fmla="*/ 48 w 48"/>
                          <a:gd name="T11" fmla="*/ 14 h 47"/>
                          <a:gd name="T12" fmla="*/ 48 w 48"/>
                          <a:gd name="T13" fmla="*/ 24 h 47"/>
                          <a:gd name="T14" fmla="*/ 48 w 48"/>
                          <a:gd name="T15" fmla="*/ 33 h 47"/>
                          <a:gd name="T16" fmla="*/ 39 w 48"/>
                          <a:gd name="T17" fmla="*/ 43 h 47"/>
                          <a:gd name="T18" fmla="*/ 34 w 48"/>
                          <a:gd name="T19" fmla="*/ 47 h 47"/>
                          <a:gd name="T20" fmla="*/ 24 w 48"/>
                          <a:gd name="T21" fmla="*/ 47 h 47"/>
                          <a:gd name="T22" fmla="*/ 15 w 48"/>
                          <a:gd name="T23" fmla="*/ 47 h 47"/>
                          <a:gd name="T24" fmla="*/ 5 w 48"/>
                          <a:gd name="T25" fmla="*/ 43 h 47"/>
                          <a:gd name="T26" fmla="*/ 0 w 48"/>
                          <a:gd name="T27" fmla="*/ 33 h 47"/>
                          <a:gd name="T28" fmla="*/ 0 w 48"/>
                          <a:gd name="T29" fmla="*/ 24 h 47"/>
                          <a:gd name="T30" fmla="*/ 0 w 48"/>
                          <a:gd name="T31" fmla="*/ 14 h 47"/>
                          <a:gd name="T32" fmla="*/ 5 w 48"/>
                          <a:gd name="T33" fmla="*/ 9 h 4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7">
                            <a:moveTo>
                              <a:pt x="5" y="9"/>
                            </a:moveTo>
                            <a:lnTo>
                              <a:pt x="15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9" y="9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3"/>
                            </a:lnTo>
                            <a:lnTo>
                              <a:pt x="39" y="43"/>
                            </a:lnTo>
                            <a:lnTo>
                              <a:pt x="34" y="47"/>
                            </a:lnTo>
                            <a:lnTo>
                              <a:pt x="24" y="47"/>
                            </a:lnTo>
                            <a:lnTo>
                              <a:pt x="15" y="47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91" o:spid="_x0000_s1026" style="position:absolute;margin-left:82.15pt;margin-top:161.45pt;width:2.4pt;height:2.35pt;z-index:25160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" path="m5,9l15,4,24,,34,4r5,5l48,14r,10l48,33,39,43r-5,4l24,47r-9,l5,43,,33,,24,,14,5,9xe" fillcolor="#00a7d1" stroked="f">
              <v:path arrowok="t" o:connecttype="custom" o:connectlocs="3175,5715;9525,2540;15240,0;21590,2540;24765,5715;30480,8890;30480,15240;30480,20955;24765,27305;21590,29845;15240,29845;9525,29845;3175,27305;0,20955;0,15240;0,8890;3175,5715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600384" behindDoc="0" locked="0" layoutInCell="1" allowOverlap="1">
              <wp:simplePos x="0" y="0"/>
              <wp:positionH relativeFrom="column">
                <wp:posOffset>4670425</wp:posOffset>
              </wp:positionH>
              <wp:positionV relativeFrom="paragraph">
                <wp:posOffset>1094105</wp:posOffset>
              </wp:positionV>
              <wp:extent cx="30480" cy="30480"/>
              <wp:effectExtent l="3175" t="8255" r="4445" b="8890"/>
              <wp:wrapNone/>
              <wp:docPr id="2162" name="Freeform 5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9" o:spid="_x0000_s1026" style="position:absolute;margin-left:367.75pt;margin-top:86.15pt;width:2.4pt;height:2.4pt;z-index:25160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" path="m24,r9,l38,5r5,9l48,24,43,34r-5,4l33,43r-9,5l14,43,5,38,,34,,24,,14,5,5,14,,24,xe" fillcolor="#00a7d1" stroked="f">
              <v:path arrowok="t" o:connecttype="custom" o:connectlocs="15240,0;20955,0;24130,3175;27305,8890;30480,15240;27305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936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4206240</wp:posOffset>
              </wp:positionV>
              <wp:extent cx="30480" cy="30480"/>
              <wp:effectExtent l="6350" t="5715" r="1270" b="1905"/>
              <wp:wrapNone/>
              <wp:docPr id="2161" name="Freeform 58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4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4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8" o:spid="_x0000_s1026" style="position:absolute;margin-left:80pt;margin-top:331.2pt;width:2.4pt;height:2.4pt;z-index:25159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" path="m,24l,15,5,10,14,5,24,,34,5r4,5l43,15r5,9l43,34,38,44r-4,4l24,48r-10,l5,44,,34,,24xe" fillcolor="#00a7d1" stroked="f">
              <v:path arrowok="t" o:connecttype="custom" o:connectlocs="0,15240;0,9525;3175,6350;8890,3175;15240,0;21590,3175;24130,6350;27305,9525;30480,15240;27305,21590;24130,27940;21590,30480;15240,30480;8890,30480;3175,2794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7312" behindDoc="0" locked="0" layoutInCell="1" allowOverlap="1">
              <wp:simplePos x="0" y="0"/>
              <wp:positionH relativeFrom="column">
                <wp:posOffset>4609465</wp:posOffset>
              </wp:positionH>
              <wp:positionV relativeFrom="paragraph">
                <wp:posOffset>1094105</wp:posOffset>
              </wp:positionV>
              <wp:extent cx="30480" cy="30480"/>
              <wp:effectExtent l="8890" t="8255" r="8255" b="8890"/>
              <wp:wrapNone/>
              <wp:docPr id="2160" name="Freeform 58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6" o:spid="_x0000_s1026" style="position:absolute;margin-left:362.95pt;margin-top:86.15pt;width:2.4pt;height:2.4pt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" path="m24,r9,l38,5r5,9l48,24,43,34r-5,4l33,43r-9,5l14,43,5,38,,34,,24,,14,5,5,14,,24,xe" fillcolor="#00a7d1" stroked="f">
              <v:path arrowok="t" o:connecttype="custom" o:connectlocs="15240,0;20955,0;24130,3175;27305,8890;30480,15240;27305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628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4270375</wp:posOffset>
              </wp:positionV>
              <wp:extent cx="30480" cy="30480"/>
              <wp:effectExtent l="6350" t="3175" r="1270" b="4445"/>
              <wp:wrapNone/>
              <wp:docPr id="2159" name="Freeform 5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5" o:spid="_x0000_s1026" style="position:absolute;margin-left:80pt;margin-top:336.25pt;width:2.4pt;height:2.4pt;z-index:25159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" path="m,24l,14,5,5,14,,24,,34,r4,5l43,14r5,10l43,34r-5,4l34,43,24,48,14,43,5,38,,34,,24xe" fillcolor="#00a7d1" stroked="f">
              <v:path arrowok="t" o:connecttype="custom" o:connectlocs="0,15240;0,8890;3175,3175;8890,0;15240,0;21590,0;24130,3175;27305,8890;30480,15240;27305,21590;24130,24130;21590,27305;15240,30480;8890,27305;3175,2413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4240" behindDoc="0" locked="0" layoutInCell="1" allowOverlap="1">
              <wp:simplePos x="0" y="0"/>
              <wp:positionH relativeFrom="column">
                <wp:posOffset>4545330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158" name="Freeform 5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3" o:spid="_x0000_s1026" style="position:absolute;margin-left:357.9pt;margin-top:86.15pt;width:2.4pt;height:2.4pt;z-index:25159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TmuhQ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" path="m24,l34,r9,5l48,14r,10l48,34r-5,4l34,43,24,48,15,43,10,38,5,34,,24,5,14,10,5,15,r9,xe" fillcolor="#00a7d1" stroked="f">
              <v:path arrowok="t" o:connecttype="custom" o:connectlocs="15240,0;21590,0;27305,3175;30480,8890;30480,15240;30480,21590;27305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321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4331335</wp:posOffset>
              </wp:positionV>
              <wp:extent cx="30480" cy="30480"/>
              <wp:effectExtent l="6350" t="6985" r="1270" b="635"/>
              <wp:wrapNone/>
              <wp:docPr id="2157" name="Freeform 58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2" o:spid="_x0000_s1026" style="position:absolute;margin-left:80pt;margin-top:341.05pt;width:2.4pt;height:2.4pt;z-index:25159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" path="m,24l,14,5,5,14,,24,,34,r4,5l43,14r5,10l43,34r-5,4l34,43,24,48,14,43,5,38,,34,,24xe" fillcolor="#00a7d1" stroked="f">
              <v:path arrowok="t" o:connecttype="custom" o:connectlocs="0,15240;0,8890;3175,3175;8890,0;15240,0;21590,0;24130,3175;27305,8890;30480,15240;27305,21590;24130,24130;21590,27305;15240,30480;8890,27305;3175,2413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1168" behindDoc="0" locked="0" layoutInCell="1" allowOverlap="1">
              <wp:simplePos x="0" y="0"/>
              <wp:positionH relativeFrom="column">
                <wp:posOffset>4484370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156" name="Freeform 5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80" o:spid="_x0000_s1026" style="position:absolute;margin-left:353.1pt;margin-top:86.15pt;width:2.4pt;height:2.4pt;z-index:25159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3+fhA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" path="m24,l34,r9,5l48,14r,10l48,34r-5,4l34,43,24,48,15,43,10,38,5,34,,24,5,14,10,5,15,r9,xe" fillcolor="#00a7d1" stroked="f">
              <v:path arrowok="t" o:connecttype="custom" o:connectlocs="15240,0;21590,0;27305,3175;30480,8890;30480,15240;30480,21590;27305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9014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4392295</wp:posOffset>
              </wp:positionV>
              <wp:extent cx="30480" cy="30480"/>
              <wp:effectExtent l="6350" t="1270" r="1270" b="6350"/>
              <wp:wrapNone/>
              <wp:docPr id="2155" name="Freeform 5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9" o:spid="_x0000_s1026" style="position:absolute;margin-left:80pt;margin-top:345.85pt;width:2.4pt;height:2.4pt;z-index:25159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" path="m,24l,14,5,5,14,,24,,34,r4,5l43,14r5,10l43,34r-5,9l34,48r-10,l14,48,5,43,,34,,24xe" fillcolor="#00a7d1" stroked="f">
              <v:path arrowok="t" o:connecttype="custom" o:connectlocs="0,15240;0,8890;3175,3175;8890,0;15240,0;21590,0;24130,3175;27305,8890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88096" behindDoc="0" locked="0" layoutInCell="1" allowOverlap="1">
              <wp:simplePos x="0" y="0"/>
              <wp:positionH relativeFrom="column">
                <wp:posOffset>4423410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154" name="Freeform 57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7" o:spid="_x0000_s1026" style="position:absolute;margin-left:348.3pt;margin-top:86.15pt;width:2.4pt;height:2.4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" path="m24,l34,r9,5l48,14r,10l48,34r-5,4l34,43,24,48,15,43,5,38,,34,,24,,14,5,5,15,r9,xe" fillcolor="#00a7d1" stroked="f">
              <v:path arrowok="t" o:connecttype="custom" o:connectlocs="15240,0;21590,0;27305,3175;30480,8890;30480,15240;30480,21590;2730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8707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4453255</wp:posOffset>
              </wp:positionV>
              <wp:extent cx="30480" cy="30480"/>
              <wp:effectExtent l="6350" t="5080" r="1270" b="2540"/>
              <wp:wrapNone/>
              <wp:docPr id="2153" name="Freeform 57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6" o:spid="_x0000_s1026" style="position:absolute;margin-left:80pt;margin-top:350.65pt;width:2.4pt;height:2.4pt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" path="m,24l,14,5,9,14,5,24,,34,5r4,4l43,14r5,10l43,33,38,43r-4,5l24,48r-10,l5,43,,33,,24xe" fillcolor="#00a7d1" stroked="f">
              <v:path arrowok="t" o:connecttype="custom" o:connectlocs="0,15240;0,8890;3175,5715;8890,3175;15240,0;21590,3175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84000" behindDoc="0" locked="0" layoutInCell="1" allowOverlap="1">
              <wp:simplePos x="0" y="0"/>
              <wp:positionH relativeFrom="column">
                <wp:posOffset>4362450</wp:posOffset>
              </wp:positionH>
              <wp:positionV relativeFrom="paragraph">
                <wp:posOffset>1094105</wp:posOffset>
              </wp:positionV>
              <wp:extent cx="30480" cy="30480"/>
              <wp:effectExtent l="0" t="8255" r="7620" b="8890"/>
              <wp:wrapNone/>
              <wp:docPr id="2152" name="Freeform 57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3" o:spid="_x0000_s1026" style="position:absolute;margin-left:343.5pt;margin-top:86.15pt;width:2.4pt;height:2.4pt;z-index:25158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TkliwQAAKYPAAAOAAAAZHJzL2Uyb0RvYy54bWysV9tu4zYQfS/QfyD0WCCxKMmxZcRZ7G7q&#10;okDaLrDpB9ASZQmVRJWU42SL/ntneHGoVIqFon6wKP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" path="m24,l34,r5,5l43,14r5,10l43,34r-4,4l34,43,24,48,15,43,5,38,,34,,24,,14,5,5,15,r9,xe" fillcolor="#00a7d1" stroked="f">
              <v:path arrowok="t" o:connecttype="custom" o:connectlocs="15240,0;21590,0;24765,3175;27305,8890;30480,15240;27305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8297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4514215</wp:posOffset>
              </wp:positionV>
              <wp:extent cx="30480" cy="30480"/>
              <wp:effectExtent l="6350" t="8890" r="1270" b="8255"/>
              <wp:wrapNone/>
              <wp:docPr id="2151" name="Freeform 57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72" o:spid="_x0000_s1026" style="position:absolute;margin-left:80pt;margin-top:355.45pt;width:2.4pt;height:2.4pt;z-index:25158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" path="m,24l,14,5,9,14,5,24,,34,5r4,4l43,14r5,10l43,33,38,43r-4,5l24,48r-10,l5,43,,33,,24xe" fillcolor="#00a7d1" stroked="f">
              <v:path arrowok="t" o:connecttype="custom" o:connectlocs="0,15240;0,8890;3175,5715;8890,3175;15240,0;21590,3175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79904" behindDoc="0" locked="0" layoutInCell="1" allowOverlap="1">
              <wp:simplePos x="0" y="0"/>
              <wp:positionH relativeFrom="column">
                <wp:posOffset>4298950</wp:posOffset>
              </wp:positionH>
              <wp:positionV relativeFrom="paragraph">
                <wp:posOffset>1094105</wp:posOffset>
              </wp:positionV>
              <wp:extent cx="33020" cy="30480"/>
              <wp:effectExtent l="3175" t="8255" r="1905" b="8890"/>
              <wp:wrapNone/>
              <wp:docPr id="2150" name="Freeform 56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020" cy="30480"/>
                      </a:xfrm>
                      <a:custGeom>
                        <a:avLst/>
                        <a:gdLst>
                          <a:gd name="T0" fmla="*/ 28 w 52"/>
                          <a:gd name="T1" fmla="*/ 0 h 48"/>
                          <a:gd name="T2" fmla="*/ 38 w 52"/>
                          <a:gd name="T3" fmla="*/ 0 h 48"/>
                          <a:gd name="T4" fmla="*/ 43 w 52"/>
                          <a:gd name="T5" fmla="*/ 5 h 48"/>
                          <a:gd name="T6" fmla="*/ 48 w 52"/>
                          <a:gd name="T7" fmla="*/ 14 h 48"/>
                          <a:gd name="T8" fmla="*/ 52 w 52"/>
                          <a:gd name="T9" fmla="*/ 24 h 48"/>
                          <a:gd name="T10" fmla="*/ 48 w 52"/>
                          <a:gd name="T11" fmla="*/ 34 h 48"/>
                          <a:gd name="T12" fmla="*/ 43 w 52"/>
                          <a:gd name="T13" fmla="*/ 38 h 48"/>
                          <a:gd name="T14" fmla="*/ 38 w 52"/>
                          <a:gd name="T15" fmla="*/ 43 h 48"/>
                          <a:gd name="T16" fmla="*/ 28 w 52"/>
                          <a:gd name="T17" fmla="*/ 48 h 48"/>
                          <a:gd name="T18" fmla="*/ 19 w 52"/>
                          <a:gd name="T19" fmla="*/ 43 h 48"/>
                          <a:gd name="T20" fmla="*/ 9 w 52"/>
                          <a:gd name="T21" fmla="*/ 38 h 48"/>
                          <a:gd name="T22" fmla="*/ 4 w 52"/>
                          <a:gd name="T23" fmla="*/ 34 h 48"/>
                          <a:gd name="T24" fmla="*/ 0 w 52"/>
                          <a:gd name="T25" fmla="*/ 24 h 48"/>
                          <a:gd name="T26" fmla="*/ 4 w 52"/>
                          <a:gd name="T27" fmla="*/ 14 h 48"/>
                          <a:gd name="T28" fmla="*/ 9 w 52"/>
                          <a:gd name="T29" fmla="*/ 5 h 48"/>
                          <a:gd name="T30" fmla="*/ 19 w 52"/>
                          <a:gd name="T31" fmla="*/ 0 h 48"/>
                          <a:gd name="T32" fmla="*/ 28 w 52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8" y="0"/>
                            </a:moveTo>
                            <a:lnTo>
                              <a:pt x="38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2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28" y="48"/>
                            </a:lnTo>
                            <a:lnTo>
                              <a:pt x="19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9" y="0"/>
                            </a:lnTo>
                            <a:lnTo>
                              <a:pt x="28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9" o:spid="_x0000_s1026" style="position:absolute;margin-left:338.5pt;margin-top:86.15pt;width:2.6pt;height:2.4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" path="m28,l38,r5,5l48,14r4,10l48,34r-5,4l38,43,28,48,19,43,9,38,4,34,,24,4,14,9,5,19,r9,xe" fillcolor="#00a7d1" stroked="f">
              <v:path arrowok="t" o:connecttype="custom" o:connectlocs="17780,0;24130,0;27305,3175;30480,8890;33020,15240;30480,21590;27305,24130;24130,27305;17780,30480;12065,27305;5715,24130;2540,21590;0,15240;2540,8890;5715,3175;12065,0;1778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7888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4578350</wp:posOffset>
              </wp:positionV>
              <wp:extent cx="30480" cy="29845"/>
              <wp:effectExtent l="6350" t="6350" r="1270" b="1905"/>
              <wp:wrapNone/>
              <wp:docPr id="2149" name="Freeform 56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29845"/>
                      </a:xfrm>
                      <a:custGeom>
                        <a:avLst/>
                        <a:gdLst>
                          <a:gd name="T0" fmla="*/ 0 w 48"/>
                          <a:gd name="T1" fmla="*/ 24 h 47"/>
                          <a:gd name="T2" fmla="*/ 0 w 48"/>
                          <a:gd name="T3" fmla="*/ 14 h 47"/>
                          <a:gd name="T4" fmla="*/ 5 w 48"/>
                          <a:gd name="T5" fmla="*/ 4 h 47"/>
                          <a:gd name="T6" fmla="*/ 14 w 48"/>
                          <a:gd name="T7" fmla="*/ 0 h 47"/>
                          <a:gd name="T8" fmla="*/ 24 w 48"/>
                          <a:gd name="T9" fmla="*/ 0 h 47"/>
                          <a:gd name="T10" fmla="*/ 34 w 48"/>
                          <a:gd name="T11" fmla="*/ 0 h 47"/>
                          <a:gd name="T12" fmla="*/ 38 w 48"/>
                          <a:gd name="T13" fmla="*/ 4 h 47"/>
                          <a:gd name="T14" fmla="*/ 43 w 48"/>
                          <a:gd name="T15" fmla="*/ 14 h 47"/>
                          <a:gd name="T16" fmla="*/ 48 w 48"/>
                          <a:gd name="T17" fmla="*/ 24 h 47"/>
                          <a:gd name="T18" fmla="*/ 43 w 48"/>
                          <a:gd name="T19" fmla="*/ 33 h 47"/>
                          <a:gd name="T20" fmla="*/ 38 w 48"/>
                          <a:gd name="T21" fmla="*/ 38 h 47"/>
                          <a:gd name="T22" fmla="*/ 34 w 48"/>
                          <a:gd name="T23" fmla="*/ 43 h 47"/>
                          <a:gd name="T24" fmla="*/ 24 w 48"/>
                          <a:gd name="T25" fmla="*/ 47 h 47"/>
                          <a:gd name="T26" fmla="*/ 14 w 48"/>
                          <a:gd name="T27" fmla="*/ 43 h 47"/>
                          <a:gd name="T28" fmla="*/ 5 w 48"/>
                          <a:gd name="T29" fmla="*/ 38 h 47"/>
                          <a:gd name="T30" fmla="*/ 0 w 48"/>
                          <a:gd name="T31" fmla="*/ 33 h 47"/>
                          <a:gd name="T32" fmla="*/ 0 w 48"/>
                          <a:gd name="T33" fmla="*/ 24 h 47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7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4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4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7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8" o:spid="_x0000_s1026" style="position:absolute;margin-left:80pt;margin-top:360.5pt;width:2.4pt;height:2.35pt;z-index:25157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" path="m,24l,14,5,4,14,,24,,34,r4,4l43,14r5,10l43,33r-5,5l34,43,24,47,14,43,5,38,,33,,24xe" fillcolor="#00a7d1" stroked="f">
              <v:path arrowok="t" o:connecttype="custom" o:connectlocs="0,15240;0,8890;3175,2540;8890,0;15240,0;21590,0;24130,2540;27305,8890;30480,15240;27305,20955;24130,24130;21590,27305;15240,29845;8890,27305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75808" behindDoc="0" locked="0" layoutInCell="1" allowOverlap="1">
              <wp:simplePos x="0" y="0"/>
              <wp:positionH relativeFrom="column">
                <wp:posOffset>4237990</wp:posOffset>
              </wp:positionH>
              <wp:positionV relativeFrom="paragraph">
                <wp:posOffset>1094105</wp:posOffset>
              </wp:positionV>
              <wp:extent cx="30480" cy="30480"/>
              <wp:effectExtent l="8890" t="8255" r="8255" b="8890"/>
              <wp:wrapNone/>
              <wp:docPr id="2148" name="Freeform 5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5" o:spid="_x0000_s1026" style="position:absolute;margin-left:333.7pt;margin-top:86.15pt;width:2.4pt;height:2.4pt;z-index:25157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" path="m24,r9,l43,5r5,9l48,24r,10l43,38,33,43r-9,5l14,43,9,38,4,34,,24,4,14,9,5,14,,24,xe" fillcolor="#00a7d1" stroked="f">
              <v:path arrowok="t" o:connecttype="custom" o:connectlocs="15240,0;20955,0;27305,3175;30480,8890;30480,15240;30480,21590;27305,24130;20955,27305;15240,30480;8890,27305;5715,24130;2540,21590;0,15240;2540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7478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4638675</wp:posOffset>
              </wp:positionV>
              <wp:extent cx="30480" cy="30480"/>
              <wp:effectExtent l="6350" t="0" r="1270" b="7620"/>
              <wp:wrapNone/>
              <wp:docPr id="2147" name="Freeform 56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4" o:spid="_x0000_s1026" style="position:absolute;margin-left:80pt;margin-top:365.25pt;width:2.4pt;height:2.4pt;z-index:25157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" path="m,24l,15,5,5,14,,24,,34,r4,5l43,15r5,9l43,34r-5,5l34,48r-10,l14,48,5,39,,34,,24xe" fillcolor="#00a7d1" stroked="f">
              <v:path arrowok="t" o:connecttype="custom" o:connectlocs="0,15240;0,9525;3175,3175;8890,0;15240,0;21590,0;24130,3175;27305,9525;30480,15240;27305,21590;24130,24765;21590,30480;15240,30480;8890,30480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71712" behindDoc="0" locked="0" layoutInCell="1" allowOverlap="1">
              <wp:simplePos x="0" y="0"/>
              <wp:positionH relativeFrom="column">
                <wp:posOffset>4177030</wp:posOffset>
              </wp:positionH>
              <wp:positionV relativeFrom="paragraph">
                <wp:posOffset>1094105</wp:posOffset>
              </wp:positionV>
              <wp:extent cx="30480" cy="30480"/>
              <wp:effectExtent l="5080" t="8255" r="2540" b="8890"/>
              <wp:wrapNone/>
              <wp:docPr id="2146" name="Freeform 56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1" o:spid="_x0000_s1026" style="position:absolute;margin-left:328.9pt;margin-top:86.15pt;width:2.4pt;height:2.4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" path="m24,r9,l43,5r5,9l48,24r,10l43,38,33,43r-9,5l14,43,9,38,,34,,24,,14,9,5,14,,24,xe" fillcolor="#00a7d1" stroked="f">
              <v:path arrowok="t" o:connecttype="custom" o:connectlocs="15240,0;20955,0;27305,3175;30480,8890;30480,15240;30480,21590;27305,24130;20955,27305;15240,30480;8890,27305;5715,24130;0,21590;0,15240;0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7068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4699635</wp:posOffset>
              </wp:positionV>
              <wp:extent cx="30480" cy="30480"/>
              <wp:effectExtent l="6350" t="3810" r="1270" b="3810"/>
              <wp:wrapNone/>
              <wp:docPr id="2145" name="Freeform 5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4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4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4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4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60" o:spid="_x0000_s1026" style="position:absolute;margin-left:80pt;margin-top:370.05pt;width:2.4pt;height:2.4pt;z-index:25157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" path="m,24l,15,5,5,14,,24,,34,r4,5l43,15r5,9l43,34,38,44r-4,4l24,48r-10,l5,44,,34,,24xe" fillcolor="#00a7d1" stroked="f">
              <v:path arrowok="t" o:connecttype="custom" o:connectlocs="0,15240;0,9525;3175,3175;8890,0;15240,0;21590,0;24130,3175;27305,9525;30480,15240;27305,21590;24130,27940;21590,30480;15240,30480;8890,30480;3175,2794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67616" behindDoc="0" locked="0" layoutInCell="1" allowOverlap="1">
              <wp:simplePos x="0" y="0"/>
              <wp:positionH relativeFrom="column">
                <wp:posOffset>4116070</wp:posOffset>
              </wp:positionH>
              <wp:positionV relativeFrom="paragraph">
                <wp:posOffset>1094105</wp:posOffset>
              </wp:positionV>
              <wp:extent cx="30480" cy="30480"/>
              <wp:effectExtent l="1270" t="8255" r="6350" b="8890"/>
              <wp:wrapNone/>
              <wp:docPr id="2144" name="Freeform 5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7" o:spid="_x0000_s1026" style="position:absolute;margin-left:324.1pt;margin-top:86.15pt;width:2.4pt;height:2.4pt;z-index:25156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" path="m24,r9,l38,5r10,9l48,24r,10l38,38r-5,5l24,48,14,43,5,38,,34,,24,,14,5,5,14,,24,xe" fillcolor="#00a7d1" stroked="f">
              <v:path arrowok="t" o:connecttype="custom" o:connectlocs="15240,0;20955,0;24130,3175;30480,8890;30480,15240;30480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6659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4760595</wp:posOffset>
              </wp:positionV>
              <wp:extent cx="30480" cy="30480"/>
              <wp:effectExtent l="6350" t="7620" r="1270" b="0"/>
              <wp:wrapNone/>
              <wp:docPr id="2143" name="Freeform 5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6" o:spid="_x0000_s1026" style="position:absolute;margin-left:80pt;margin-top:374.85pt;width:2.4pt;height:2.4pt;z-index:25156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63520" behindDoc="0" locked="0" layoutInCell="1" allowOverlap="1">
              <wp:simplePos x="0" y="0"/>
              <wp:positionH relativeFrom="column">
                <wp:posOffset>4055110</wp:posOffset>
              </wp:positionH>
              <wp:positionV relativeFrom="paragraph">
                <wp:posOffset>1094105</wp:posOffset>
              </wp:positionV>
              <wp:extent cx="30480" cy="30480"/>
              <wp:effectExtent l="6985" t="8255" r="635" b="8890"/>
              <wp:wrapNone/>
              <wp:docPr id="2142" name="Freeform 5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3" o:spid="_x0000_s1026" style="position:absolute;margin-left:319.3pt;margin-top:86.15pt;width:2.4pt;height:2.4pt;z-index:25156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" path="m24,r9,l38,5r5,9l48,24,43,34r-5,4l33,43r-9,5l14,43,5,38,,34,,24,,14,5,5,14,,24,xe" fillcolor="#00a7d1" stroked="f">
              <v:path arrowok="t" o:connecttype="custom" o:connectlocs="15240,0;20955,0;24130,3175;27305,8890;30480,15240;27305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6249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4821555</wp:posOffset>
              </wp:positionV>
              <wp:extent cx="30480" cy="33655"/>
              <wp:effectExtent l="6350" t="1905" r="1270" b="2540"/>
              <wp:wrapNone/>
              <wp:docPr id="2141" name="Freeform 5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655"/>
                      </a:xfrm>
                      <a:custGeom>
                        <a:avLst/>
                        <a:gdLst>
                          <a:gd name="T0" fmla="*/ 0 w 48"/>
                          <a:gd name="T1" fmla="*/ 24 h 53"/>
                          <a:gd name="T2" fmla="*/ 0 w 48"/>
                          <a:gd name="T3" fmla="*/ 19 h 53"/>
                          <a:gd name="T4" fmla="*/ 5 w 48"/>
                          <a:gd name="T5" fmla="*/ 10 h 53"/>
                          <a:gd name="T6" fmla="*/ 14 w 48"/>
                          <a:gd name="T7" fmla="*/ 5 h 53"/>
                          <a:gd name="T8" fmla="*/ 24 w 48"/>
                          <a:gd name="T9" fmla="*/ 0 h 53"/>
                          <a:gd name="T10" fmla="*/ 34 w 48"/>
                          <a:gd name="T11" fmla="*/ 5 h 53"/>
                          <a:gd name="T12" fmla="*/ 38 w 48"/>
                          <a:gd name="T13" fmla="*/ 10 h 53"/>
                          <a:gd name="T14" fmla="*/ 43 w 48"/>
                          <a:gd name="T15" fmla="*/ 19 h 53"/>
                          <a:gd name="T16" fmla="*/ 48 w 48"/>
                          <a:gd name="T17" fmla="*/ 24 h 53"/>
                          <a:gd name="T18" fmla="*/ 43 w 48"/>
                          <a:gd name="T19" fmla="*/ 34 h 53"/>
                          <a:gd name="T20" fmla="*/ 38 w 48"/>
                          <a:gd name="T21" fmla="*/ 43 h 53"/>
                          <a:gd name="T22" fmla="*/ 34 w 48"/>
                          <a:gd name="T23" fmla="*/ 48 h 53"/>
                          <a:gd name="T24" fmla="*/ 24 w 48"/>
                          <a:gd name="T25" fmla="*/ 53 h 53"/>
                          <a:gd name="T26" fmla="*/ 14 w 48"/>
                          <a:gd name="T27" fmla="*/ 48 h 53"/>
                          <a:gd name="T28" fmla="*/ 5 w 48"/>
                          <a:gd name="T29" fmla="*/ 43 h 53"/>
                          <a:gd name="T30" fmla="*/ 0 w 48"/>
                          <a:gd name="T31" fmla="*/ 34 h 53"/>
                          <a:gd name="T32" fmla="*/ 0 w 48"/>
                          <a:gd name="T33" fmla="*/ 24 h 53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3">
                            <a:moveTo>
                              <a:pt x="0" y="24"/>
                            </a:moveTo>
                            <a:lnTo>
                              <a:pt x="0" y="19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9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3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52" o:spid="_x0000_s1026" style="position:absolute;margin-left:80pt;margin-top:379.65pt;width:2.4pt;height:2.65pt;z-index:25156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" path="m,24l,19,5,10,14,5,24,,34,5r4,5l43,19r5,5l43,34r-5,9l34,48,24,53,14,48,5,43,,34,,24xe" fillcolor="#00a7d1" stroked="f">
              <v:path arrowok="t" o:connecttype="custom" o:connectlocs="0,15240;0,12065;3175,6350;8890,3175;15240,0;21590,3175;24130,6350;27305,12065;30480,15240;27305,21590;24130,27305;21590,30480;15240,33655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59424" behindDoc="0" locked="0" layoutInCell="1" allowOverlap="1">
              <wp:simplePos x="0" y="0"/>
              <wp:positionH relativeFrom="column">
                <wp:posOffset>3990975</wp:posOffset>
              </wp:positionH>
              <wp:positionV relativeFrom="paragraph">
                <wp:posOffset>1094105</wp:posOffset>
              </wp:positionV>
              <wp:extent cx="33655" cy="30480"/>
              <wp:effectExtent l="0" t="8255" r="4445" b="8890"/>
              <wp:wrapNone/>
              <wp:docPr id="2140" name="Freeform 5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43 w 53"/>
                          <a:gd name="T5" fmla="*/ 5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38 h 48"/>
                          <a:gd name="T14" fmla="*/ 34 w 53"/>
                          <a:gd name="T15" fmla="*/ 43 h 48"/>
                          <a:gd name="T16" fmla="*/ 29 w 53"/>
                          <a:gd name="T17" fmla="*/ 48 h 48"/>
                          <a:gd name="T18" fmla="*/ 19 w 53"/>
                          <a:gd name="T19" fmla="*/ 43 h 48"/>
                          <a:gd name="T20" fmla="*/ 10 w 53"/>
                          <a:gd name="T21" fmla="*/ 38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5 h 48"/>
                          <a:gd name="T30" fmla="*/ 19 w 53"/>
                          <a:gd name="T31" fmla="*/ 0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9" y="48"/>
                            </a:lnTo>
                            <a:lnTo>
                              <a:pt x="19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9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9" o:spid="_x0000_s1026" style="position:absolute;margin-left:314.25pt;margin-top:86.15pt;width:2.65pt;height:2.4pt;z-index:25155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" path="m29,r5,l43,5r5,9l53,24,48,34r-5,4l34,43r-5,5l19,43,10,38,5,34,,24,5,14,10,5,19,,29,xe" fillcolor="#00a7d1" stroked="f">
              <v:path arrowok="t" o:connecttype="custom" o:connectlocs="18415,0;21590,0;27305,3175;30480,8890;33655,15240;30480,21590;27305,24130;21590,27305;18415,30480;12065,27305;6350,24130;3175,21590;0,15240;3175,8890;6350,3175;12065,0;1841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5840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4885690</wp:posOffset>
              </wp:positionV>
              <wp:extent cx="30480" cy="30480"/>
              <wp:effectExtent l="6350" t="8890" r="1270" b="8255"/>
              <wp:wrapNone/>
              <wp:docPr id="2139" name="Freeform 5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8 h 48"/>
                          <a:gd name="T22" fmla="*/ 34 w 48"/>
                          <a:gd name="T23" fmla="*/ 43 h 48"/>
                          <a:gd name="T24" fmla="*/ 24 w 48"/>
                          <a:gd name="T25" fmla="*/ 48 h 48"/>
                          <a:gd name="T26" fmla="*/ 14 w 48"/>
                          <a:gd name="T27" fmla="*/ 43 h 48"/>
                          <a:gd name="T28" fmla="*/ 5 w 48"/>
                          <a:gd name="T29" fmla="*/ 38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8" o:spid="_x0000_s1026" style="position:absolute;margin-left:80pt;margin-top:384.7pt;width:2.4pt;height:2.4pt;z-index: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" path="m,24l,14,5,5,14,,24,,34,r4,5l43,14r5,10l43,34r-5,4l34,43,24,48,14,43,5,38,,34,,24xe" fillcolor="#00a7d1" stroked="f">
              <v:path arrowok="t" o:connecttype="custom" o:connectlocs="0,15240;0,8890;3175,3175;8890,0;15240,0;21590,0;24130,3175;27305,8890;30480,15240;27305,21590;24130,24130;21590,27305;15240,30480;8890,27305;3175,24130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55328" behindDoc="0" locked="0" layoutInCell="1" allowOverlap="1">
              <wp:simplePos x="0" y="0"/>
              <wp:positionH relativeFrom="column">
                <wp:posOffset>3930015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138" name="Freeform 5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5" o:spid="_x0000_s1026" style="position:absolute;margin-left:309.45pt;margin-top:86.15pt;width:2.4pt;height:2.4pt;z-index: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" path="m24,l34,r9,5l48,14r,10l48,34r-5,4l34,43,24,48,14,43,10,38,5,34,,24,5,14,10,5,14,,24,xe" fillcolor="#00a7d1" stroked="f">
              <v:path arrowok="t" o:connecttype="custom" o:connectlocs="15240,0;21590,0;27305,3175;30480,8890;30480,15240;30480,21590;27305,24130;21590,27305;15240,30480;8890,27305;6350,24130;3175,21590;0,15240;3175,8890;635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5430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4946650</wp:posOffset>
              </wp:positionV>
              <wp:extent cx="30480" cy="30480"/>
              <wp:effectExtent l="6350" t="3175" r="1270" b="4445"/>
              <wp:wrapNone/>
              <wp:docPr id="2137" name="Freeform 5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38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38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38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38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4" o:spid="_x0000_s1026" style="position:absolute;margin-left:80pt;margin-top:389.5pt;width:2.4pt;height:2.4pt;z-index:2515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" path="m,24l,14,5,5,14,,24,,34,r4,5l43,14r5,10l43,33r-5,5l34,48r-10,l14,48,5,38,,33,,24xe" fillcolor="#00a7d1" stroked="f">
              <v:path arrowok="t" o:connecttype="custom" o:connectlocs="0,15240;0,8890;3175,3175;8890,0;15240,0;21590,0;24130,3175;27305,8890;30480,15240;27305,20955;24130,24130;21590,30480;15240,30480;8890,30480;3175,24130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51232" behindDoc="0" locked="0" layoutInCell="1" allowOverlap="1">
              <wp:simplePos x="0" y="0"/>
              <wp:positionH relativeFrom="column">
                <wp:posOffset>3869055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136" name="Freeform 5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1" o:spid="_x0000_s1026" style="position:absolute;margin-left:304.65pt;margin-top:86.15pt;width:2.4pt;height:2.4pt;z-index: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Q6vgA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" path="m24,l34,r9,5l48,14r,10l48,34r-5,4l34,43,24,48,15,43,10,38,,34,,24,,14,10,5,15,r9,xe" fillcolor="#00a7d1" stroked="f">
              <v:path arrowok="t" o:connecttype="custom" o:connectlocs="15240,0;21590,0;27305,3175;30480,8890;30480,15240;30480,21590;27305,24130;21590,27305;15240,30480;9525,27305;6350,24130;0,21590;0,15240;0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5020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5007610</wp:posOffset>
              </wp:positionV>
              <wp:extent cx="30480" cy="30480"/>
              <wp:effectExtent l="6350" t="6985" r="1270" b="635"/>
              <wp:wrapNone/>
              <wp:docPr id="2135" name="Freeform 5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40" o:spid="_x0000_s1026" style="position:absolute;margin-left:80pt;margin-top:394.3pt;width:2.4pt;height:2.4pt;z-index: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" path="m,24l,14,5,9,14,,24,,34,r4,9l43,14r5,10l43,33,38,43r-4,5l24,48r-10,l5,43,,33,,24xe" fillcolor="#00a7d1" stroked="f">
              <v:path arrowok="t" o:connecttype="custom" o:connectlocs="0,15240;0,8890;3175,5715;8890,0;15240,0;21590,0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47136" behindDoc="0" locked="0" layoutInCell="1" allowOverlap="1">
              <wp:simplePos x="0" y="0"/>
              <wp:positionH relativeFrom="column">
                <wp:posOffset>3808095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134" name="Freeform 5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7" o:spid="_x0000_s1026" style="position:absolute;margin-left:299.85pt;margin-top:86.15pt;width:2.4pt;height:2.4pt;z-index: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MXpigQAAKYPAAAOAAAAZHJzL2Uyb0RvYy54bWysV9tu4zYQfS/QfyD0WCCxKMmxZcRZ7G7q&#10;okDaLrDpB9ASZQmVRJWU42SL/ntneHGoVIqFon4wJf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" path="m24,l34,r5,5l48,14r,10l48,34r-9,4l34,43,24,48,15,43,5,38,,34,,24,,14,5,5,15,r9,xe" fillcolor="#00a7d1" stroked="f">
              <v:path arrowok="t" o:connecttype="custom" o:connectlocs="15240,0;21590,0;24765,3175;30480,8890;30480,15240;30480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46112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5068570</wp:posOffset>
              </wp:positionV>
              <wp:extent cx="30480" cy="30480"/>
              <wp:effectExtent l="6350" t="1270" r="1270" b="6350"/>
              <wp:wrapNone/>
              <wp:docPr id="2133" name="Freeform 5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4 h 48"/>
                          <a:gd name="T4" fmla="*/ 5 w 48"/>
                          <a:gd name="T5" fmla="*/ 9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9 h 48"/>
                          <a:gd name="T14" fmla="*/ 43 w 48"/>
                          <a:gd name="T15" fmla="*/ 14 h 48"/>
                          <a:gd name="T16" fmla="*/ 48 w 48"/>
                          <a:gd name="T17" fmla="*/ 24 h 48"/>
                          <a:gd name="T18" fmla="*/ 43 w 48"/>
                          <a:gd name="T19" fmla="*/ 33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3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4"/>
                            </a:lnTo>
                            <a:lnTo>
                              <a:pt x="5" y="9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9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3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6" o:spid="_x0000_s1026" style="position:absolute;margin-left:80pt;margin-top:399.1pt;width:2.4pt;height:2.4pt;z-index:2515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" path="m,24l,14,5,9,14,5,24,,34,5r4,4l43,14r5,10l43,33,38,43r-4,5l24,48r-10,l5,43,,33,,24xe" fillcolor="#00a7d1" stroked="f">
              <v:path arrowok="t" o:connecttype="custom" o:connectlocs="0,15240;0,8890;3175,5715;8890,3175;15240,0;21590,3175;24130,5715;27305,8890;30480,15240;27305,20955;24130,27305;21590,30480;15240,30480;8890,30480;3175,27305;0,20955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43040" behindDoc="0" locked="0" layoutInCell="1" allowOverlap="1">
              <wp:simplePos x="0" y="0"/>
              <wp:positionH relativeFrom="column">
                <wp:posOffset>3747135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132" name="Freeform 5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3" o:spid="_x0000_s1026" style="position:absolute;margin-left:295.05pt;margin-top:86.15pt;width:2.4pt;height:2.4pt;z-index:2515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KeAQjgQAAKYPAAAOAAAAZHJzL2Uyb0RvYy54bWysV9tu4zYQfS/QfyD0WCCxKMmxZcRZ7G7q&#10;okDaLrDpB9ASZQmVRJWU42SL/ntneHGoVIqFon6wKP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" path="m24,l34,r5,5l43,14r5,10l43,34r-4,4l34,43,24,48,15,43,5,38,,34,,24,,14,5,5,15,r9,xe" fillcolor="#00a7d1" stroked="f">
              <v:path arrowok="t" o:connecttype="custom" o:connectlocs="15240,0;21590,0;24765,3175;27305,8890;30480,15240;27305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42016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5129530</wp:posOffset>
              </wp:positionV>
              <wp:extent cx="30480" cy="33020"/>
              <wp:effectExtent l="6350" t="5080" r="1270" b="0"/>
              <wp:wrapNone/>
              <wp:docPr id="2131" name="Freeform 5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3020"/>
                      </a:xfrm>
                      <a:custGeom>
                        <a:avLst/>
                        <a:gdLst>
                          <a:gd name="T0" fmla="*/ 0 w 48"/>
                          <a:gd name="T1" fmla="*/ 28 h 52"/>
                          <a:gd name="T2" fmla="*/ 0 w 48"/>
                          <a:gd name="T3" fmla="*/ 19 h 52"/>
                          <a:gd name="T4" fmla="*/ 5 w 48"/>
                          <a:gd name="T5" fmla="*/ 9 h 52"/>
                          <a:gd name="T6" fmla="*/ 14 w 48"/>
                          <a:gd name="T7" fmla="*/ 4 h 52"/>
                          <a:gd name="T8" fmla="*/ 24 w 48"/>
                          <a:gd name="T9" fmla="*/ 0 h 52"/>
                          <a:gd name="T10" fmla="*/ 34 w 48"/>
                          <a:gd name="T11" fmla="*/ 4 h 52"/>
                          <a:gd name="T12" fmla="*/ 38 w 48"/>
                          <a:gd name="T13" fmla="*/ 9 h 52"/>
                          <a:gd name="T14" fmla="*/ 43 w 48"/>
                          <a:gd name="T15" fmla="*/ 19 h 52"/>
                          <a:gd name="T16" fmla="*/ 48 w 48"/>
                          <a:gd name="T17" fmla="*/ 28 h 52"/>
                          <a:gd name="T18" fmla="*/ 43 w 48"/>
                          <a:gd name="T19" fmla="*/ 38 h 52"/>
                          <a:gd name="T20" fmla="*/ 38 w 48"/>
                          <a:gd name="T21" fmla="*/ 43 h 52"/>
                          <a:gd name="T22" fmla="*/ 34 w 48"/>
                          <a:gd name="T23" fmla="*/ 48 h 52"/>
                          <a:gd name="T24" fmla="*/ 24 w 48"/>
                          <a:gd name="T25" fmla="*/ 52 h 52"/>
                          <a:gd name="T26" fmla="*/ 14 w 48"/>
                          <a:gd name="T27" fmla="*/ 48 h 52"/>
                          <a:gd name="T28" fmla="*/ 5 w 48"/>
                          <a:gd name="T29" fmla="*/ 43 h 52"/>
                          <a:gd name="T30" fmla="*/ 0 w 48"/>
                          <a:gd name="T31" fmla="*/ 38 h 52"/>
                          <a:gd name="T32" fmla="*/ 0 w 48"/>
                          <a:gd name="T33" fmla="*/ 28 h 52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52">
                            <a:moveTo>
                              <a:pt x="0" y="28"/>
                            </a:moveTo>
                            <a:lnTo>
                              <a:pt x="0" y="19"/>
                            </a:lnTo>
                            <a:lnTo>
                              <a:pt x="5" y="9"/>
                            </a:lnTo>
                            <a:lnTo>
                              <a:pt x="14" y="4"/>
                            </a:lnTo>
                            <a:lnTo>
                              <a:pt x="24" y="0"/>
                            </a:lnTo>
                            <a:lnTo>
                              <a:pt x="34" y="4"/>
                            </a:lnTo>
                            <a:lnTo>
                              <a:pt x="38" y="9"/>
                            </a:lnTo>
                            <a:lnTo>
                              <a:pt x="43" y="19"/>
                            </a:lnTo>
                            <a:lnTo>
                              <a:pt x="48" y="28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52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28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32" o:spid="_x0000_s1026" style="position:absolute;margin-left:80pt;margin-top:403.9pt;width:2.4pt;height:2.6pt;z-index: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" path="m,28l,19,5,9,14,4,24,,34,4r4,5l43,19r5,9l43,38r-5,5l34,48,24,52,14,48,5,43,,38,,28xe" fillcolor="#00a7d1" stroked="f">
              <v:path arrowok="t" o:connecttype="custom" o:connectlocs="0,17780;0,12065;3175,5715;8890,2540;15240,0;21590,2540;24130,5715;27305,12065;30480,17780;27305,24130;24130,27305;21590,30480;15240,33020;8890,30480;3175,27305;0,24130;0,1778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38944" behindDoc="0" locked="0" layoutInCell="1" allowOverlap="1">
              <wp:simplePos x="0" y="0"/>
              <wp:positionH relativeFrom="column">
                <wp:posOffset>3683635</wp:posOffset>
              </wp:positionH>
              <wp:positionV relativeFrom="paragraph">
                <wp:posOffset>1094105</wp:posOffset>
              </wp:positionV>
              <wp:extent cx="33020" cy="30480"/>
              <wp:effectExtent l="6985" t="8255" r="7620" b="8890"/>
              <wp:wrapNone/>
              <wp:docPr id="2130" name="Freeform 5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020" cy="30480"/>
                      </a:xfrm>
                      <a:custGeom>
                        <a:avLst/>
                        <a:gdLst>
                          <a:gd name="T0" fmla="*/ 23 w 52"/>
                          <a:gd name="T1" fmla="*/ 0 h 48"/>
                          <a:gd name="T2" fmla="*/ 33 w 52"/>
                          <a:gd name="T3" fmla="*/ 0 h 48"/>
                          <a:gd name="T4" fmla="*/ 43 w 52"/>
                          <a:gd name="T5" fmla="*/ 5 h 48"/>
                          <a:gd name="T6" fmla="*/ 47 w 52"/>
                          <a:gd name="T7" fmla="*/ 14 h 48"/>
                          <a:gd name="T8" fmla="*/ 52 w 52"/>
                          <a:gd name="T9" fmla="*/ 24 h 48"/>
                          <a:gd name="T10" fmla="*/ 47 w 52"/>
                          <a:gd name="T11" fmla="*/ 34 h 48"/>
                          <a:gd name="T12" fmla="*/ 43 w 52"/>
                          <a:gd name="T13" fmla="*/ 38 h 48"/>
                          <a:gd name="T14" fmla="*/ 33 w 52"/>
                          <a:gd name="T15" fmla="*/ 43 h 48"/>
                          <a:gd name="T16" fmla="*/ 23 w 52"/>
                          <a:gd name="T17" fmla="*/ 48 h 48"/>
                          <a:gd name="T18" fmla="*/ 19 w 52"/>
                          <a:gd name="T19" fmla="*/ 43 h 48"/>
                          <a:gd name="T20" fmla="*/ 9 w 52"/>
                          <a:gd name="T21" fmla="*/ 38 h 48"/>
                          <a:gd name="T22" fmla="*/ 4 w 52"/>
                          <a:gd name="T23" fmla="*/ 34 h 48"/>
                          <a:gd name="T24" fmla="*/ 0 w 52"/>
                          <a:gd name="T25" fmla="*/ 24 h 48"/>
                          <a:gd name="T26" fmla="*/ 4 w 52"/>
                          <a:gd name="T27" fmla="*/ 14 h 48"/>
                          <a:gd name="T28" fmla="*/ 9 w 52"/>
                          <a:gd name="T29" fmla="*/ 5 h 48"/>
                          <a:gd name="T30" fmla="*/ 19 w 52"/>
                          <a:gd name="T31" fmla="*/ 0 h 48"/>
                          <a:gd name="T32" fmla="*/ 23 w 52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3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7" y="14"/>
                            </a:lnTo>
                            <a:lnTo>
                              <a:pt x="52" y="24"/>
                            </a:lnTo>
                            <a:lnTo>
                              <a:pt x="47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3" y="48"/>
                            </a:lnTo>
                            <a:lnTo>
                              <a:pt x="19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9" y="0"/>
                            </a:lnTo>
                            <a:lnTo>
                              <a:pt x="23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9" o:spid="_x0000_s1026" style="position:absolute;margin-left:290.05pt;margin-top:86.15pt;width:2.6pt;height:2.4pt;z-index: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" path="m23,l33,,43,5r4,9l52,24,47,34r-4,4l33,43,23,48,19,43,9,38,4,34,,24,4,14,9,5,19,r4,xe" fillcolor="#00a7d1" stroked="f">
              <v:path arrowok="t" o:connecttype="custom" o:connectlocs="14605,0;20955,0;27305,3175;29845,8890;33020,15240;29845,21590;27305,24130;20955,27305;14605,30480;12065,27305;5715,24130;2540,21590;0,15240;2540,8890;5715,3175;12065,0;1460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37920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5193030</wp:posOffset>
              </wp:positionV>
              <wp:extent cx="30480" cy="30480"/>
              <wp:effectExtent l="6350" t="1905" r="1270" b="5715"/>
              <wp:wrapNone/>
              <wp:docPr id="2129" name="Freeform 5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39 h 48"/>
                          <a:gd name="T22" fmla="*/ 34 w 48"/>
                          <a:gd name="T23" fmla="*/ 44 h 48"/>
                          <a:gd name="T24" fmla="*/ 24 w 48"/>
                          <a:gd name="T25" fmla="*/ 48 h 48"/>
                          <a:gd name="T26" fmla="*/ 14 w 48"/>
                          <a:gd name="T27" fmla="*/ 44 h 48"/>
                          <a:gd name="T28" fmla="*/ 5 w 48"/>
                          <a:gd name="T29" fmla="*/ 39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9"/>
                            </a:lnTo>
                            <a:lnTo>
                              <a:pt x="34" y="44"/>
                            </a:lnTo>
                            <a:lnTo>
                              <a:pt x="24" y="48"/>
                            </a:lnTo>
                            <a:lnTo>
                              <a:pt x="14" y="44"/>
                            </a:lnTo>
                            <a:lnTo>
                              <a:pt x="5" y="39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8" o:spid="_x0000_s1026" style="position:absolute;margin-left:80pt;margin-top:408.9pt;width:2.4pt;height:2.4pt;z-index: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" path="m,24l,15,5,5,14,,24,,34,r4,5l43,15r5,9l43,34r-5,5l34,44,24,48,14,44,5,39,,34,,24xe" fillcolor="#00a7d1" stroked="f">
              <v:path arrowok="t" o:connecttype="custom" o:connectlocs="0,15240;0,9525;3175,3175;8890,0;15240,0;21590,0;24130,3175;27305,9525;30480,15240;27305,21590;24130,24765;21590,27940;15240,30480;8890,27940;3175,2476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34848" behindDoc="0" locked="0" layoutInCell="1" allowOverlap="1">
              <wp:simplePos x="0" y="0"/>
              <wp:positionH relativeFrom="column">
                <wp:posOffset>3622675</wp:posOffset>
              </wp:positionH>
              <wp:positionV relativeFrom="paragraph">
                <wp:posOffset>1094105</wp:posOffset>
              </wp:positionV>
              <wp:extent cx="30480" cy="30480"/>
              <wp:effectExtent l="3175" t="8255" r="4445" b="8890"/>
              <wp:wrapNone/>
              <wp:docPr id="2128" name="Freeform 5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4 w 48"/>
                          <a:gd name="T23" fmla="*/ 34 h 48"/>
                          <a:gd name="T24" fmla="*/ 0 w 48"/>
                          <a:gd name="T25" fmla="*/ 24 h 48"/>
                          <a:gd name="T26" fmla="*/ 4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5" o:spid="_x0000_s1026" style="position:absolute;margin-left:285.25pt;margin-top:86.15pt;width:2.4pt;height:2.4pt;z-index:25153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" path="m24,r9,l43,5r5,9l48,24r,10l43,38,33,43r-9,5l14,43,9,38,4,34,,24,4,14,9,5,14,,24,xe" fillcolor="#00a7d1" stroked="f">
              <v:path arrowok="t" o:connecttype="custom" o:connectlocs="15240,0;20955,0;27305,3175;30480,8890;30480,15240;30480,21590;27305,24130;20955,27305;15240,30480;8890,27305;5715,24130;2540,21590;0,15240;2540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33824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5253990</wp:posOffset>
              </wp:positionV>
              <wp:extent cx="30480" cy="30480"/>
              <wp:effectExtent l="6350" t="5715" r="1270" b="1905"/>
              <wp:wrapNone/>
              <wp:docPr id="2127" name="Freeform 5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5 h 48"/>
                          <a:gd name="T6" fmla="*/ 14 w 48"/>
                          <a:gd name="T7" fmla="*/ 0 h 48"/>
                          <a:gd name="T8" fmla="*/ 24 w 48"/>
                          <a:gd name="T9" fmla="*/ 0 h 48"/>
                          <a:gd name="T10" fmla="*/ 34 w 48"/>
                          <a:gd name="T11" fmla="*/ 0 h 48"/>
                          <a:gd name="T12" fmla="*/ 38 w 48"/>
                          <a:gd name="T13" fmla="*/ 5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4" o:spid="_x0000_s1026" style="position:absolute;margin-left:80pt;margin-top:413.7pt;width:2.4pt;height:2.4pt;z-index:25153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" path="m,24l,15,5,5,14,,24,,34,r4,5l43,15r5,9l43,34r-5,9l34,48r-10,l14,48,5,43,,34,,24xe" fillcolor="#00a7d1" stroked="f">
              <v:path arrowok="t" o:connecttype="custom" o:connectlocs="0,15240;0,9525;3175,3175;8890,0;15240,0;21590,0;24130,3175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30752" behindDoc="0" locked="0" layoutInCell="1" allowOverlap="1">
              <wp:simplePos x="0" y="0"/>
              <wp:positionH relativeFrom="column">
                <wp:posOffset>3561715</wp:posOffset>
              </wp:positionH>
              <wp:positionV relativeFrom="paragraph">
                <wp:posOffset>1094105</wp:posOffset>
              </wp:positionV>
              <wp:extent cx="30480" cy="30480"/>
              <wp:effectExtent l="8890" t="8255" r="8255" b="8890"/>
              <wp:wrapNone/>
              <wp:docPr id="2126" name="Freeform 5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4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1" o:spid="_x0000_s1026" style="position:absolute;margin-left:280.45pt;margin-top:86.15pt;width:2.4pt;height:2.4pt;z-index:2515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" path="m24,r9,l43,5r5,9l48,24r,10l43,38,33,43r-9,5l14,43,4,38,,34,,24,,14,4,5,14,,24,xe" fillcolor="#00a7d1" stroked="f">
              <v:path arrowok="t" o:connecttype="custom" o:connectlocs="15240,0;20955,0;27305,3175;30480,8890;30480,15240;30480,21590;27305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29728" behindDoc="0" locked="0" layoutInCell="1" allowOverlap="1">
              <wp:simplePos x="0" y="0"/>
              <wp:positionH relativeFrom="column">
                <wp:posOffset>1016000</wp:posOffset>
              </wp:positionH>
              <wp:positionV relativeFrom="paragraph">
                <wp:posOffset>5314950</wp:posOffset>
              </wp:positionV>
              <wp:extent cx="30480" cy="30480"/>
              <wp:effectExtent l="6350" t="0" r="1270" b="7620"/>
              <wp:wrapNone/>
              <wp:docPr id="2125" name="Freeform 5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0 w 48"/>
                          <a:gd name="T1" fmla="*/ 24 h 48"/>
                          <a:gd name="T2" fmla="*/ 0 w 48"/>
                          <a:gd name="T3" fmla="*/ 15 h 48"/>
                          <a:gd name="T4" fmla="*/ 5 w 48"/>
                          <a:gd name="T5" fmla="*/ 10 h 48"/>
                          <a:gd name="T6" fmla="*/ 14 w 48"/>
                          <a:gd name="T7" fmla="*/ 5 h 48"/>
                          <a:gd name="T8" fmla="*/ 24 w 48"/>
                          <a:gd name="T9" fmla="*/ 0 h 48"/>
                          <a:gd name="T10" fmla="*/ 34 w 48"/>
                          <a:gd name="T11" fmla="*/ 5 h 48"/>
                          <a:gd name="T12" fmla="*/ 38 w 48"/>
                          <a:gd name="T13" fmla="*/ 10 h 48"/>
                          <a:gd name="T14" fmla="*/ 43 w 48"/>
                          <a:gd name="T15" fmla="*/ 15 h 48"/>
                          <a:gd name="T16" fmla="*/ 48 w 48"/>
                          <a:gd name="T17" fmla="*/ 24 h 48"/>
                          <a:gd name="T18" fmla="*/ 43 w 48"/>
                          <a:gd name="T19" fmla="*/ 34 h 48"/>
                          <a:gd name="T20" fmla="*/ 38 w 48"/>
                          <a:gd name="T21" fmla="*/ 43 h 48"/>
                          <a:gd name="T22" fmla="*/ 34 w 48"/>
                          <a:gd name="T23" fmla="*/ 48 h 48"/>
                          <a:gd name="T24" fmla="*/ 24 w 48"/>
                          <a:gd name="T25" fmla="*/ 48 h 48"/>
                          <a:gd name="T26" fmla="*/ 14 w 48"/>
                          <a:gd name="T27" fmla="*/ 48 h 48"/>
                          <a:gd name="T28" fmla="*/ 5 w 48"/>
                          <a:gd name="T29" fmla="*/ 43 h 48"/>
                          <a:gd name="T30" fmla="*/ 0 w 48"/>
                          <a:gd name="T31" fmla="*/ 34 h 48"/>
                          <a:gd name="T32" fmla="*/ 0 w 48"/>
                          <a:gd name="T33" fmla="*/ 24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0" y="24"/>
                            </a:moveTo>
                            <a:lnTo>
                              <a:pt x="0" y="15"/>
                            </a:lnTo>
                            <a:lnTo>
                              <a:pt x="5" y="10"/>
                            </a:lnTo>
                            <a:lnTo>
                              <a:pt x="14" y="5"/>
                            </a:lnTo>
                            <a:lnTo>
                              <a:pt x="24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5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4" y="48"/>
                            </a:lnTo>
                            <a:lnTo>
                              <a:pt x="14" y="48"/>
                            </a:lnTo>
                            <a:lnTo>
                              <a:pt x="5" y="43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20" o:spid="_x0000_s1026" style="position:absolute;margin-left:80pt;margin-top:418.5pt;width:2.4pt;height:2.4pt;z-index:2515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" path="m,24l,15,5,10,14,5,24,,34,5r4,5l43,15r5,9l43,34r-5,9l34,48r-10,l14,48,5,43,,34,,24xe" fillcolor="#00a7d1" stroked="f">
              <v:path arrowok="t" o:connecttype="custom" o:connectlocs="0,15240;0,9525;3175,6350;8890,3175;15240,0;21590,3175;24130,6350;27305,9525;30480,15240;27305,21590;24130,27305;21590,30480;15240,30480;8890,30480;3175,27305;0,21590;0,1524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26656" behindDoc="0" locked="0" layoutInCell="1" allowOverlap="1">
              <wp:simplePos x="0" y="0"/>
              <wp:positionH relativeFrom="column">
                <wp:posOffset>3500755</wp:posOffset>
              </wp:positionH>
              <wp:positionV relativeFrom="paragraph">
                <wp:posOffset>1094105</wp:posOffset>
              </wp:positionV>
              <wp:extent cx="30480" cy="30480"/>
              <wp:effectExtent l="5080" t="8255" r="2540" b="8890"/>
              <wp:wrapNone/>
              <wp:docPr id="2124" name="Freeform 5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4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7" o:spid="_x0000_s1026" style="position:absolute;margin-left:275.65pt;margin-top:86.15pt;width:2.4pt;height:2.4pt;z-index:2515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" path="m24,r9,l38,5r10,9l48,24r,10l38,38r-5,5l24,48,14,43,4,38,,34,,24,,14,4,5,14,,24,xe" fillcolor="#00a7d1" stroked="f">
              <v:path arrowok="t" o:connecttype="custom" o:connectlocs="15240,0;20955,0;24130,3175;30480,8890;30480,15240;30480,21590;24130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22560" behindDoc="0" locked="0" layoutInCell="1" allowOverlap="1">
              <wp:simplePos x="0" y="0"/>
              <wp:positionH relativeFrom="column">
                <wp:posOffset>3439795</wp:posOffset>
              </wp:positionH>
              <wp:positionV relativeFrom="paragraph">
                <wp:posOffset>1094105</wp:posOffset>
              </wp:positionV>
              <wp:extent cx="30480" cy="30480"/>
              <wp:effectExtent l="1270" t="8255" r="6350" b="8890"/>
              <wp:wrapNone/>
              <wp:docPr id="2123" name="Freeform 5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13" o:spid="_x0000_s1026" style="position:absolute;margin-left:270.85pt;margin-top:86.15pt;width:2.4pt;height:2.4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" path="m24,r9,l38,5r5,9l48,24,43,34r-5,4l33,43r-9,5l14,43,5,38,,34,,24,,14,5,5,14,,24,xe" fillcolor="#00a7d1" stroked="f">
              <v:path arrowok="t" o:connecttype="custom" o:connectlocs="15240,0;20955,0;24130,3175;27305,8890;30480,15240;27305,21590;24130,24130;20955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18464" behindDoc="0" locked="0" layoutInCell="1" allowOverlap="1">
              <wp:simplePos x="0" y="0"/>
              <wp:positionH relativeFrom="column">
                <wp:posOffset>3375660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122" name="Freeform 50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9" o:spid="_x0000_s1026" style="position:absolute;margin-left:265.8pt;margin-top:86.15pt;width:2.4pt;height:2.4pt;z-index: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5vIhw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" path="m24,l34,r9,5l48,14r,10l48,34r-5,4l34,43,24,48,14,43,10,38,5,34,,24,5,14,10,5,14,,24,xe" fillcolor="#00a7d1" stroked="f">
              <v:path arrowok="t" o:connecttype="custom" o:connectlocs="15240,0;21590,0;27305,3175;30480,8890;30480,15240;30480,21590;27305,24130;21590,27305;15240,30480;8890,27305;6350,24130;3175,21590;0,15240;3175,8890;635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14368" behindDoc="0" locked="0" layoutInCell="1" allowOverlap="1">
              <wp:simplePos x="0" y="0"/>
              <wp:positionH relativeFrom="column">
                <wp:posOffset>3314700</wp:posOffset>
              </wp:positionH>
              <wp:positionV relativeFrom="paragraph">
                <wp:posOffset>1094105</wp:posOffset>
              </wp:positionV>
              <wp:extent cx="30480" cy="30480"/>
              <wp:effectExtent l="0" t="8255" r="7620" b="8890"/>
              <wp:wrapNone/>
              <wp:docPr id="2121" name="Freeform 50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5" o:spid="_x0000_s1026" style="position:absolute;margin-left:261pt;margin-top:86.15pt;width:2.4pt;height:2.4pt;z-index:25151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MA6hg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" path="m24,l34,r9,5l48,14r,10l48,34r-5,4l34,43,24,48,14,43,10,38,5,34,,24,5,14,10,5,14,,24,xe" fillcolor="#00a7d1" stroked="f">
              <v:path arrowok="t" o:connecttype="custom" o:connectlocs="15240,0;21590,0;27305,3175;30480,8890;30480,15240;30480,21590;27305,24130;21590,27305;15240,30480;8890,27305;6350,24130;3175,21590;0,15240;3175,8890;635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10272" behindDoc="0" locked="0" layoutInCell="1" allowOverlap="1">
              <wp:simplePos x="0" y="0"/>
              <wp:positionH relativeFrom="column">
                <wp:posOffset>3253740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120" name="Freeform 5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501" o:spid="_x0000_s1026" style="position:absolute;margin-left:256.2pt;margin-top:86.15pt;width:2.4pt;height:2.4pt;z-index:2515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" path="m24,l34,r9,5l48,14r,10l48,34r-5,4l34,43,24,48,14,43,5,38,,34,,24,,14,5,5,14,,24,xe" fillcolor="#00a7d1" stroked="f">
              <v:path arrowok="t" o:connecttype="custom" o:connectlocs="15240,0;21590,0;27305,3175;30480,8890;30480,15240;30480,21590;27305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06176" behindDoc="0" locked="0" layoutInCell="1" allowOverlap="1">
              <wp:simplePos x="0" y="0"/>
              <wp:positionH relativeFrom="column">
                <wp:posOffset>3192780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119" name="Freeform 4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7" o:spid="_x0000_s1026" style="position:absolute;margin-left:251.4pt;margin-top:86.15pt;width:2.4pt;height:2.4pt;z-index:2515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" path="m24,l34,r5,5l43,14r5,10l43,34r-4,4l34,43,24,48,15,43,5,38,,34,,24,,14,5,5,15,r9,xe" fillcolor="#00a7d1" stroked="f">
              <v:path arrowok="t" o:connecttype="custom" o:connectlocs="15240,0;21590,0;24765,3175;27305,8890;30480,15240;27305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502080" behindDoc="0" locked="0" layoutInCell="1" allowOverlap="1">
              <wp:simplePos x="0" y="0"/>
              <wp:positionH relativeFrom="column">
                <wp:posOffset>3131820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118" name="Freeform 49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9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9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9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93" o:spid="_x0000_s1026" style="position:absolute;margin-left:246.6pt;margin-top:86.15pt;width:2.4pt;height:2.4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" path="m24,l34,r5,5l43,14r5,10l43,34r-4,4l34,43,24,48,15,43,5,38,,34,,24,,14,5,5,15,r9,xe" fillcolor="#00a7d1" stroked="f">
              <v:path arrowok="t" o:connecttype="custom" o:connectlocs="15240,0;21590,0;24765,3175;27305,8890;30480,15240;27305,21590;24765,24130;21590,27305;15240,30480;9525,27305;3175,24130;0,21590;0,15240;0,8890;3175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97984" behindDoc="0" locked="0" layoutInCell="1" allowOverlap="1">
              <wp:simplePos x="0" y="0"/>
              <wp:positionH relativeFrom="column">
                <wp:posOffset>3067685</wp:posOffset>
              </wp:positionH>
              <wp:positionV relativeFrom="paragraph">
                <wp:posOffset>1094105</wp:posOffset>
              </wp:positionV>
              <wp:extent cx="30480" cy="30480"/>
              <wp:effectExtent l="635" t="8255" r="6985" b="8890"/>
              <wp:wrapNone/>
              <wp:docPr id="2117" name="Freeform 48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9" o:spid="_x0000_s1026" style="position:absolute;margin-left:241.55pt;margin-top:86.15pt;width:2.4pt;height:2.4pt;z-index:25149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" path="m24,l34,,44,5r4,9l48,24r,10l44,38,34,43,24,48,15,43,10,38,5,34,,24,5,14,10,5,15,r9,xe" fillcolor="#00a7d1" stroked="f">
              <v:path arrowok="t" o:connecttype="custom" o:connectlocs="15240,0;21590,0;27940,3175;30480,8890;30480,15240;30480,21590;27940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93888" behindDoc="0" locked="0" layoutInCell="1" allowOverlap="1">
              <wp:simplePos x="0" y="0"/>
              <wp:positionH relativeFrom="column">
                <wp:posOffset>3007360</wp:posOffset>
              </wp:positionH>
              <wp:positionV relativeFrom="paragraph">
                <wp:posOffset>1094105</wp:posOffset>
              </wp:positionV>
              <wp:extent cx="29845" cy="30480"/>
              <wp:effectExtent l="6985" t="8255" r="1270" b="8890"/>
              <wp:wrapNone/>
              <wp:docPr id="2116" name="Freeform 4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9845" cy="30480"/>
                      </a:xfrm>
                      <a:custGeom>
                        <a:avLst/>
                        <a:gdLst>
                          <a:gd name="T0" fmla="*/ 23 w 47"/>
                          <a:gd name="T1" fmla="*/ 0 h 48"/>
                          <a:gd name="T2" fmla="*/ 33 w 47"/>
                          <a:gd name="T3" fmla="*/ 0 h 48"/>
                          <a:gd name="T4" fmla="*/ 43 w 47"/>
                          <a:gd name="T5" fmla="*/ 5 h 48"/>
                          <a:gd name="T6" fmla="*/ 47 w 47"/>
                          <a:gd name="T7" fmla="*/ 14 h 48"/>
                          <a:gd name="T8" fmla="*/ 47 w 47"/>
                          <a:gd name="T9" fmla="*/ 24 h 48"/>
                          <a:gd name="T10" fmla="*/ 47 w 47"/>
                          <a:gd name="T11" fmla="*/ 34 h 48"/>
                          <a:gd name="T12" fmla="*/ 43 w 47"/>
                          <a:gd name="T13" fmla="*/ 38 h 48"/>
                          <a:gd name="T14" fmla="*/ 33 w 47"/>
                          <a:gd name="T15" fmla="*/ 43 h 48"/>
                          <a:gd name="T16" fmla="*/ 23 w 47"/>
                          <a:gd name="T17" fmla="*/ 48 h 48"/>
                          <a:gd name="T18" fmla="*/ 14 w 47"/>
                          <a:gd name="T19" fmla="*/ 43 h 48"/>
                          <a:gd name="T20" fmla="*/ 9 w 47"/>
                          <a:gd name="T21" fmla="*/ 38 h 48"/>
                          <a:gd name="T22" fmla="*/ 4 w 47"/>
                          <a:gd name="T23" fmla="*/ 34 h 48"/>
                          <a:gd name="T24" fmla="*/ 0 w 47"/>
                          <a:gd name="T25" fmla="*/ 24 h 48"/>
                          <a:gd name="T26" fmla="*/ 4 w 47"/>
                          <a:gd name="T27" fmla="*/ 14 h 48"/>
                          <a:gd name="T28" fmla="*/ 9 w 47"/>
                          <a:gd name="T29" fmla="*/ 5 h 48"/>
                          <a:gd name="T30" fmla="*/ 14 w 47"/>
                          <a:gd name="T31" fmla="*/ 0 h 48"/>
                          <a:gd name="T32" fmla="*/ 23 w 47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7" h="48">
                            <a:moveTo>
                              <a:pt x="23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7" y="14"/>
                            </a:lnTo>
                            <a:lnTo>
                              <a:pt x="47" y="24"/>
                            </a:lnTo>
                            <a:lnTo>
                              <a:pt x="47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3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4" y="34"/>
                            </a:lnTo>
                            <a:lnTo>
                              <a:pt x="0" y="24"/>
                            </a:lnTo>
                            <a:lnTo>
                              <a:pt x="4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3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5" o:spid="_x0000_s1026" style="position:absolute;margin-left:236.8pt;margin-top:86.15pt;width:2.35pt;height:2.4pt;z-index:2514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" path="m23,l33,,43,5r4,9l47,24r,10l43,38,33,43,23,48,14,43,9,38,4,34,,24,4,14,9,5,14,r9,xe" fillcolor="#00a7d1" stroked="f">
              <v:path arrowok="t" o:connecttype="custom" o:connectlocs="14605,0;20955,0;27305,3175;29845,8890;29845,15240;29845,21590;27305,24130;20955,27305;14605,30480;8890,27305;5715,24130;2540,21590;0,15240;2540,8890;5715,3175;8890,0;1460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88768" behindDoc="0" locked="0" layoutInCell="1" allowOverlap="1">
              <wp:simplePos x="0" y="0"/>
              <wp:positionH relativeFrom="column">
                <wp:posOffset>2946400</wp:posOffset>
              </wp:positionH>
              <wp:positionV relativeFrom="paragraph">
                <wp:posOffset>1094105</wp:posOffset>
              </wp:positionV>
              <wp:extent cx="30480" cy="30480"/>
              <wp:effectExtent l="3175" t="8255" r="4445" b="8890"/>
              <wp:wrapNone/>
              <wp:docPr id="2115" name="Freeform 4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4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80" o:spid="_x0000_s1026" style="position:absolute;margin-left:232pt;margin-top:86.15pt;width:2.4pt;height:2.4pt;z-index:2514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QOYfQQAAKYPAAAOAAAAZHJzL2Uyb0RvYy54bWysV9GOozYUfa/Uf7B4rJQBA5mEaDKr3Z2m&#10;qjRtV9rpBzhgAipgapNkZqv+e+81dsZMYYKq5iGY+ORwz/G9xv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" path="m24,r9,l43,5r5,9l48,24r,10l43,38,33,43r-9,5l14,43,4,38,,34,,24,,14,4,5,14,,24,xe" fillcolor="#00a7d1" stroked="f">
              <v:path arrowok="t" o:connecttype="custom" o:connectlocs="15240,0;20955,0;27305,3175;30480,8890;30480,15240;30480,21590;27305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83648" behindDoc="0" locked="0" layoutInCell="1" allowOverlap="1">
              <wp:simplePos x="0" y="0"/>
              <wp:positionH relativeFrom="column">
                <wp:posOffset>2885440</wp:posOffset>
              </wp:positionH>
              <wp:positionV relativeFrom="paragraph">
                <wp:posOffset>1094105</wp:posOffset>
              </wp:positionV>
              <wp:extent cx="30480" cy="30480"/>
              <wp:effectExtent l="8890" t="8255" r="8255" b="8890"/>
              <wp:wrapNone/>
              <wp:docPr id="2114" name="Freeform 47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4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5" o:spid="_x0000_s1026" style="position:absolute;margin-left:227.2pt;margin-top:86.15pt;width:2.4pt;height:2.4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" path="m24,r9,l38,5r5,9l48,24,43,34r-5,4l33,43r-9,5l14,43,4,38,,34,,24,,14,4,5,14,,24,xe" fillcolor="#00a7d1" stroked="f">
              <v:path arrowok="t" o:connecttype="custom" o:connectlocs="15240,0;20955,0;24130,3175;27305,8890;30480,15240;27305,21590;24130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78528" behindDoc="0" locked="0" layoutInCell="1" allowOverlap="1">
              <wp:simplePos x="0" y="0"/>
              <wp:positionH relativeFrom="column">
                <wp:posOffset>2824480</wp:posOffset>
              </wp:positionH>
              <wp:positionV relativeFrom="paragraph">
                <wp:posOffset>1094105</wp:posOffset>
              </wp:positionV>
              <wp:extent cx="30480" cy="30480"/>
              <wp:effectExtent l="5080" t="8255" r="2540" b="8890"/>
              <wp:wrapNone/>
              <wp:docPr id="2113" name="Freeform 47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4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70" o:spid="_x0000_s1026" style="position:absolute;margin-left:222.4pt;margin-top:86.15pt;width:2.4pt;height:2.4pt;z-index:2514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" path="m24,r9,l38,5r5,9l48,24,43,34r-5,4l33,43r-9,5l14,43,4,38,,34,,24,,14,4,5,14,,24,xe" fillcolor="#00a7d1" stroked="f">
              <v:path arrowok="t" o:connecttype="custom" o:connectlocs="15240,0;20955,0;24130,3175;27305,8890;30480,15240;27305,21590;24130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73408" behindDoc="0" locked="0" layoutInCell="1" allowOverlap="1">
              <wp:simplePos x="0" y="0"/>
              <wp:positionH relativeFrom="column">
                <wp:posOffset>2760345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112" name="Freeform 46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5" o:spid="_x0000_s1026" style="position:absolute;margin-left:217.35pt;margin-top:86.15pt;width:2.4pt;height:2.4pt;z-index:2514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" path="m24,l34,r9,5l48,14r,10l48,34r-5,4l34,43,24,48,14,43,10,38,5,34,,24,5,14,10,5,14,,24,xe" fillcolor="#00a7d1" stroked="f">
              <v:path arrowok="t" o:connecttype="custom" o:connectlocs="15240,0;21590,0;27305,3175;30480,8890;30480,15240;30480,21590;27305,24130;21590,27305;15240,30480;8890,27305;6350,24130;3175,21590;0,15240;3175,8890;635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68288" behindDoc="0" locked="0" layoutInCell="1" allowOverlap="1">
              <wp:simplePos x="0" y="0"/>
              <wp:positionH relativeFrom="column">
                <wp:posOffset>2699385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111" name="Freeform 4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60" o:spid="_x0000_s1026" style="position:absolute;margin-left:212.55pt;margin-top:86.15pt;width:2.4pt;height:2.4pt;z-index:25146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" path="m24,l34,r9,5l48,14r,10l48,34r-5,4l34,43,24,48,14,43,10,38,5,34,,24,5,14,10,5,14,,24,xe" fillcolor="#00a7d1" stroked="f">
              <v:path arrowok="t" o:connecttype="custom" o:connectlocs="15240,0;21590,0;27305,3175;30480,8890;30480,15240;30480,21590;27305,24130;21590,27305;15240,30480;8890,27305;6350,24130;3175,21590;0,15240;3175,8890;635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64192" behindDoc="0" locked="0" layoutInCell="1" allowOverlap="1">
              <wp:simplePos x="0" y="0"/>
              <wp:positionH relativeFrom="column">
                <wp:posOffset>2638425</wp:posOffset>
              </wp:positionH>
              <wp:positionV relativeFrom="paragraph">
                <wp:posOffset>1094105</wp:posOffset>
              </wp:positionV>
              <wp:extent cx="30480" cy="30480"/>
              <wp:effectExtent l="0" t="8255" r="7620" b="8890"/>
              <wp:wrapNone/>
              <wp:docPr id="2110" name="Freeform 4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6" o:spid="_x0000_s1026" style="position:absolute;margin-left:207.75pt;margin-top:86.15pt;width:2.4pt;height:2.4pt;z-index:25146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" path="m24,l34,r9,5l48,14r,10l48,34r-5,4l34,43,24,48,14,43,5,38,,34,,24,,14,5,5,14,,24,xe" fillcolor="#00a7d1" stroked="f">
              <v:path arrowok="t" o:connecttype="custom" o:connectlocs="15240,0;21590,0;27305,3175;30480,8890;30480,15240;30480,21590;27305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60096" behindDoc="0" locked="0" layoutInCell="1" allowOverlap="1">
              <wp:simplePos x="0" y="0"/>
              <wp:positionH relativeFrom="column">
                <wp:posOffset>2577465</wp:posOffset>
              </wp:positionH>
              <wp:positionV relativeFrom="paragraph">
                <wp:posOffset>1094105</wp:posOffset>
              </wp:positionV>
              <wp:extent cx="30480" cy="30480"/>
              <wp:effectExtent l="5715" t="8255" r="1905" b="8890"/>
              <wp:wrapNone/>
              <wp:docPr id="2109" name="Freeform 4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52" o:spid="_x0000_s1026" style="position:absolute;margin-left:202.95pt;margin-top:86.15pt;width:2.4pt;height:2.4pt;z-index:25146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" path="m24,l34,r4,5l43,14r5,10l43,34r-5,4l34,43,24,48,14,43,5,38,,34,,24,,14,5,5,14,,24,xe" fillcolor="#00a7d1" stroked="f">
              <v:path arrowok="t" o:connecttype="custom" o:connectlocs="15240,0;21590,0;24130,3175;27305,8890;30480,15240;27305,21590;24130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56000" behindDoc="0" locked="0" layoutInCell="1" allowOverlap="1">
              <wp:simplePos x="0" y="0"/>
              <wp:positionH relativeFrom="column">
                <wp:posOffset>2513330</wp:posOffset>
              </wp:positionH>
              <wp:positionV relativeFrom="paragraph">
                <wp:posOffset>1094105</wp:posOffset>
              </wp:positionV>
              <wp:extent cx="33655" cy="30480"/>
              <wp:effectExtent l="8255" t="8255" r="5715" b="8890"/>
              <wp:wrapNone/>
              <wp:docPr id="2108" name="Freeform 4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9 w 53"/>
                          <a:gd name="T3" fmla="*/ 0 h 48"/>
                          <a:gd name="T4" fmla="*/ 44 w 53"/>
                          <a:gd name="T5" fmla="*/ 5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4 w 53"/>
                          <a:gd name="T13" fmla="*/ 38 h 48"/>
                          <a:gd name="T14" fmla="*/ 39 w 53"/>
                          <a:gd name="T15" fmla="*/ 43 h 48"/>
                          <a:gd name="T16" fmla="*/ 29 w 53"/>
                          <a:gd name="T17" fmla="*/ 48 h 48"/>
                          <a:gd name="T18" fmla="*/ 20 w 53"/>
                          <a:gd name="T19" fmla="*/ 43 h 48"/>
                          <a:gd name="T20" fmla="*/ 10 w 53"/>
                          <a:gd name="T21" fmla="*/ 38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10 w 53"/>
                          <a:gd name="T29" fmla="*/ 5 h 48"/>
                          <a:gd name="T30" fmla="*/ 20 w 53"/>
                          <a:gd name="T31" fmla="*/ 0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9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29" y="48"/>
                            </a:lnTo>
                            <a:lnTo>
                              <a:pt x="20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20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8" o:spid="_x0000_s1026" style="position:absolute;margin-left:197.9pt;margin-top:86.15pt;width:2.65pt;height:2.4pt;z-index:25145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" path="m29,l39,r5,5l48,14r5,10l48,34r-4,4l39,43,29,48,20,43,10,38,5,34,,24,5,14,10,5,20,r9,xe" fillcolor="#00a7d1" stroked="f">
              <v:path arrowok="t" o:connecttype="custom" o:connectlocs="18415,0;24765,0;27940,3175;30480,8890;33655,15240;30480,21590;27940,24130;24765,27305;18415,30480;12700,27305;6350,24130;3175,21590;0,15240;3175,8890;6350,3175;12700,0;1841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51904" behindDoc="0" locked="0" layoutInCell="1" allowOverlap="1">
              <wp:simplePos x="0" y="0"/>
              <wp:positionH relativeFrom="column">
                <wp:posOffset>2452370</wp:posOffset>
              </wp:positionH>
              <wp:positionV relativeFrom="paragraph">
                <wp:posOffset>1094105</wp:posOffset>
              </wp:positionV>
              <wp:extent cx="30480" cy="30480"/>
              <wp:effectExtent l="4445" t="8255" r="3175" b="8890"/>
              <wp:wrapNone/>
              <wp:docPr id="2107" name="Freeform 4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4" o:spid="_x0000_s1026" style="position:absolute;margin-left:193.1pt;margin-top:86.15pt;width:2.4pt;height:2.4pt;z-index:2514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" path="m24,l34,,44,5r4,9l48,24r,10l44,38,34,43,24,48,15,43,10,38,5,34,,24,5,14,10,5,15,r9,xe" fillcolor="#00a7d1" stroked="f">
              <v:path arrowok="t" o:connecttype="custom" o:connectlocs="15240,0;21590,0;27940,3175;30480,8890;30480,15240;30480,21590;27940,24130;21590,27305;15240,30480;9525,27305;6350,24130;3175,21590;0,15240;3175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47808" behindDoc="0" locked="0" layoutInCell="1" allowOverlap="1">
              <wp:simplePos x="0" y="0"/>
              <wp:positionH relativeFrom="column">
                <wp:posOffset>2391410</wp:posOffset>
              </wp:positionH>
              <wp:positionV relativeFrom="paragraph">
                <wp:posOffset>1094105</wp:posOffset>
              </wp:positionV>
              <wp:extent cx="30480" cy="30480"/>
              <wp:effectExtent l="635" t="8255" r="6985" b="8890"/>
              <wp:wrapNone/>
              <wp:docPr id="2106" name="Freeform 4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4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4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5 w 48"/>
                          <a:gd name="T19" fmla="*/ 43 h 48"/>
                          <a:gd name="T20" fmla="*/ 10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5 h 48"/>
                          <a:gd name="T30" fmla="*/ 15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4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5" y="43"/>
                            </a:lnTo>
                            <a:lnTo>
                              <a:pt x="10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5"/>
                            </a:lnTo>
                            <a:lnTo>
                              <a:pt x="15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40" o:spid="_x0000_s1026" style="position:absolute;margin-left:188.3pt;margin-top:86.15pt;width:2.4pt;height:2.4pt;z-index:2514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" path="m24,l34,,44,5r4,9l48,24r,10l44,38,34,43,24,48,15,43,10,38,,34,,24,,14,10,5,15,r9,xe" fillcolor="#00a7d1" stroked="f">
              <v:path arrowok="t" o:connecttype="custom" o:connectlocs="15240,0;21590,0;27940,3175;30480,8890;30480,15240;30480,21590;27940,24130;21590,27305;15240,30480;9525,27305;6350,24130;0,21590;0,15240;0,8890;6350,3175;9525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43712" behindDoc="0" locked="0" layoutInCell="1" allowOverlap="1">
              <wp:simplePos x="0" y="0"/>
              <wp:positionH relativeFrom="column">
                <wp:posOffset>2331085</wp:posOffset>
              </wp:positionH>
              <wp:positionV relativeFrom="paragraph">
                <wp:posOffset>1094105</wp:posOffset>
              </wp:positionV>
              <wp:extent cx="29845" cy="30480"/>
              <wp:effectExtent l="6985" t="8255" r="1270" b="8890"/>
              <wp:wrapNone/>
              <wp:docPr id="2105" name="Freeform 4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9845" cy="30480"/>
                      </a:xfrm>
                      <a:custGeom>
                        <a:avLst/>
                        <a:gdLst>
                          <a:gd name="T0" fmla="*/ 24 w 47"/>
                          <a:gd name="T1" fmla="*/ 0 h 48"/>
                          <a:gd name="T2" fmla="*/ 33 w 47"/>
                          <a:gd name="T3" fmla="*/ 0 h 48"/>
                          <a:gd name="T4" fmla="*/ 38 w 47"/>
                          <a:gd name="T5" fmla="*/ 5 h 48"/>
                          <a:gd name="T6" fmla="*/ 47 w 47"/>
                          <a:gd name="T7" fmla="*/ 14 h 48"/>
                          <a:gd name="T8" fmla="*/ 47 w 47"/>
                          <a:gd name="T9" fmla="*/ 24 h 48"/>
                          <a:gd name="T10" fmla="*/ 47 w 47"/>
                          <a:gd name="T11" fmla="*/ 34 h 48"/>
                          <a:gd name="T12" fmla="*/ 38 w 47"/>
                          <a:gd name="T13" fmla="*/ 38 h 48"/>
                          <a:gd name="T14" fmla="*/ 33 w 47"/>
                          <a:gd name="T15" fmla="*/ 43 h 48"/>
                          <a:gd name="T16" fmla="*/ 24 w 47"/>
                          <a:gd name="T17" fmla="*/ 48 h 48"/>
                          <a:gd name="T18" fmla="*/ 14 w 47"/>
                          <a:gd name="T19" fmla="*/ 43 h 48"/>
                          <a:gd name="T20" fmla="*/ 4 w 47"/>
                          <a:gd name="T21" fmla="*/ 38 h 48"/>
                          <a:gd name="T22" fmla="*/ 0 w 47"/>
                          <a:gd name="T23" fmla="*/ 34 h 48"/>
                          <a:gd name="T24" fmla="*/ 0 w 47"/>
                          <a:gd name="T25" fmla="*/ 24 h 48"/>
                          <a:gd name="T26" fmla="*/ 0 w 47"/>
                          <a:gd name="T27" fmla="*/ 14 h 48"/>
                          <a:gd name="T28" fmla="*/ 4 w 47"/>
                          <a:gd name="T29" fmla="*/ 5 h 48"/>
                          <a:gd name="T30" fmla="*/ 14 w 47"/>
                          <a:gd name="T31" fmla="*/ 0 h 48"/>
                          <a:gd name="T32" fmla="*/ 24 w 47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7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7" y="14"/>
                            </a:lnTo>
                            <a:lnTo>
                              <a:pt x="47" y="24"/>
                            </a:lnTo>
                            <a:lnTo>
                              <a:pt x="47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6" o:spid="_x0000_s1026" style="position:absolute;margin-left:183.55pt;margin-top:86.15pt;width:2.35pt;height:2.4pt;z-index:25144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7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" path="m24,r9,l38,5r9,9l47,24r,10l38,38r-5,5l24,48,14,43,4,38,,34,,24,,14,4,5,14,,24,xe" fillcolor="#00a7d1" stroked="f">
              <v:path arrowok="t" o:connecttype="custom" o:connectlocs="15240,0;20955,0;24130,3175;29845,8890;29845,15240;29845,21590;24130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39616" behindDoc="0" locked="0" layoutInCell="1" allowOverlap="1">
              <wp:simplePos x="0" y="0"/>
              <wp:positionH relativeFrom="column">
                <wp:posOffset>2270125</wp:posOffset>
              </wp:positionH>
              <wp:positionV relativeFrom="paragraph">
                <wp:posOffset>1094105</wp:posOffset>
              </wp:positionV>
              <wp:extent cx="30480" cy="30480"/>
              <wp:effectExtent l="3175" t="8255" r="4445" b="8890"/>
              <wp:wrapNone/>
              <wp:docPr id="2104" name="Freeform 4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38 w 48"/>
                          <a:gd name="T5" fmla="*/ 5 h 48"/>
                          <a:gd name="T6" fmla="*/ 43 w 48"/>
                          <a:gd name="T7" fmla="*/ 14 h 48"/>
                          <a:gd name="T8" fmla="*/ 48 w 48"/>
                          <a:gd name="T9" fmla="*/ 24 h 48"/>
                          <a:gd name="T10" fmla="*/ 43 w 48"/>
                          <a:gd name="T11" fmla="*/ 34 h 48"/>
                          <a:gd name="T12" fmla="*/ 38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4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4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4"/>
                            </a:lnTo>
                            <a:lnTo>
                              <a:pt x="48" y="24"/>
                            </a:lnTo>
                            <a:lnTo>
                              <a:pt x="43" y="34"/>
                            </a:lnTo>
                            <a:lnTo>
                              <a:pt x="38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4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32" o:spid="_x0000_s1026" style="position:absolute;margin-left:178.75pt;margin-top:86.15pt;width:2.4pt;height:2.4pt;z-index:25143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" path="m24,r9,l38,5r5,9l48,24,43,34r-5,4l33,43r-9,5l14,43,4,38,,34,,24,,14,4,5,14,,24,xe" fillcolor="#00a7d1" stroked="f">
              <v:path arrowok="t" o:connecttype="custom" o:connectlocs="15240,0;20955,0;24130,3175;27305,8890;30480,15240;27305,21590;24130,24130;20955,27305;15240,30480;8890,27305;2540,24130;0,21590;0,15240;0,8890;254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35520" behindDoc="0" locked="0" layoutInCell="1" allowOverlap="1">
              <wp:simplePos x="0" y="0"/>
              <wp:positionH relativeFrom="column">
                <wp:posOffset>2205990</wp:posOffset>
              </wp:positionH>
              <wp:positionV relativeFrom="paragraph">
                <wp:posOffset>1094105</wp:posOffset>
              </wp:positionV>
              <wp:extent cx="33655" cy="30480"/>
              <wp:effectExtent l="5715" t="8255" r="8255" b="8890"/>
              <wp:wrapNone/>
              <wp:docPr id="2103" name="Freeform 42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3655" cy="3048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3 w 53"/>
                          <a:gd name="T3" fmla="*/ 0 h 48"/>
                          <a:gd name="T4" fmla="*/ 43 w 53"/>
                          <a:gd name="T5" fmla="*/ 5 h 48"/>
                          <a:gd name="T6" fmla="*/ 48 w 53"/>
                          <a:gd name="T7" fmla="*/ 14 h 48"/>
                          <a:gd name="T8" fmla="*/ 53 w 53"/>
                          <a:gd name="T9" fmla="*/ 24 h 48"/>
                          <a:gd name="T10" fmla="*/ 48 w 53"/>
                          <a:gd name="T11" fmla="*/ 34 h 48"/>
                          <a:gd name="T12" fmla="*/ 43 w 53"/>
                          <a:gd name="T13" fmla="*/ 38 h 48"/>
                          <a:gd name="T14" fmla="*/ 33 w 53"/>
                          <a:gd name="T15" fmla="*/ 43 h 48"/>
                          <a:gd name="T16" fmla="*/ 29 w 53"/>
                          <a:gd name="T17" fmla="*/ 48 h 48"/>
                          <a:gd name="T18" fmla="*/ 19 w 53"/>
                          <a:gd name="T19" fmla="*/ 43 h 48"/>
                          <a:gd name="T20" fmla="*/ 9 w 53"/>
                          <a:gd name="T21" fmla="*/ 38 h 48"/>
                          <a:gd name="T22" fmla="*/ 5 w 53"/>
                          <a:gd name="T23" fmla="*/ 34 h 48"/>
                          <a:gd name="T24" fmla="*/ 0 w 53"/>
                          <a:gd name="T25" fmla="*/ 24 h 48"/>
                          <a:gd name="T26" fmla="*/ 5 w 53"/>
                          <a:gd name="T27" fmla="*/ 14 h 48"/>
                          <a:gd name="T28" fmla="*/ 9 w 53"/>
                          <a:gd name="T29" fmla="*/ 5 h 48"/>
                          <a:gd name="T30" fmla="*/ 19 w 53"/>
                          <a:gd name="T31" fmla="*/ 0 h 48"/>
                          <a:gd name="T32" fmla="*/ 29 w 53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53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9" y="48"/>
                            </a:lnTo>
                            <a:lnTo>
                              <a:pt x="19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9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8" o:spid="_x0000_s1026" style="position:absolute;margin-left:173.7pt;margin-top:86.15pt;width:2.65pt;height:2.4pt;z-index:25143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" path="m29,r4,l43,5r5,9l53,24,48,34r-5,4l33,43r-4,5l19,43,9,38,5,34,,24,5,14,9,5,19,,29,xe" fillcolor="#00a7d1" stroked="f">
              <v:path arrowok="t" o:connecttype="custom" o:connectlocs="18415,0;20955,0;27305,3175;30480,8890;33655,15240;30480,21590;27305,24130;20955,27305;18415,30480;12065,27305;5715,24130;3175,21590;0,15240;3175,8890;5715,3175;12065,0;18415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31424" behindDoc="0" locked="0" layoutInCell="1" allowOverlap="1">
              <wp:simplePos x="0" y="0"/>
              <wp:positionH relativeFrom="column">
                <wp:posOffset>2145030</wp:posOffset>
              </wp:positionH>
              <wp:positionV relativeFrom="paragraph">
                <wp:posOffset>1094105</wp:posOffset>
              </wp:positionV>
              <wp:extent cx="30480" cy="30480"/>
              <wp:effectExtent l="1905" t="8255" r="5715" b="8890"/>
              <wp:wrapNone/>
              <wp:docPr id="2102" name="Freeform 4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3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3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9 w 48"/>
                          <a:gd name="T21" fmla="*/ 38 h 48"/>
                          <a:gd name="T22" fmla="*/ 5 w 48"/>
                          <a:gd name="T23" fmla="*/ 34 h 48"/>
                          <a:gd name="T24" fmla="*/ 0 w 48"/>
                          <a:gd name="T25" fmla="*/ 24 h 48"/>
                          <a:gd name="T26" fmla="*/ 5 w 48"/>
                          <a:gd name="T27" fmla="*/ 14 h 48"/>
                          <a:gd name="T28" fmla="*/ 9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3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9" y="38"/>
                            </a:lnTo>
                            <a:lnTo>
                              <a:pt x="5" y="34"/>
                            </a:lnTo>
                            <a:lnTo>
                              <a:pt x="0" y="24"/>
                            </a:lnTo>
                            <a:lnTo>
                              <a:pt x="5" y="14"/>
                            </a:lnTo>
                            <a:lnTo>
                              <a:pt x="9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4" o:spid="_x0000_s1026" style="position:absolute;margin-left:168.9pt;margin-top:86.15pt;width:2.4pt;height:2.4pt;z-index:25143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" path="m24,r9,l43,5r5,9l48,24r,10l43,38,33,43r-9,5l14,43,9,38,5,34,,24,5,14,9,5,14,,24,xe" fillcolor="#00a7d1" stroked="f">
              <v:path arrowok="t" o:connecttype="custom" o:connectlocs="15240,0;20955,0;27305,3175;30480,8890;30480,15240;30480,21590;27305,24130;20955,27305;15240,30480;8890,27305;5715,24130;3175,21590;0,15240;3175,8890;571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27328" behindDoc="0" locked="0" layoutInCell="1" allowOverlap="1">
              <wp:simplePos x="0" y="0"/>
              <wp:positionH relativeFrom="column">
                <wp:posOffset>2084070</wp:posOffset>
              </wp:positionH>
              <wp:positionV relativeFrom="paragraph">
                <wp:posOffset>1094105</wp:posOffset>
              </wp:positionV>
              <wp:extent cx="30480" cy="30480"/>
              <wp:effectExtent l="7620" t="8255" r="0" b="8890"/>
              <wp:wrapNone/>
              <wp:docPr id="2101" name="Freeform 4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43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43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10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10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43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10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10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20" o:spid="_x0000_s1026" style="position:absolute;margin-left:164.1pt;margin-top:86.15pt;width:2.4pt;height:2.4pt;z-index:25142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" path="m24,l34,r9,5l48,14r,10l48,34r-5,4l34,43,24,48,14,43,10,38,,34,,24,,14,10,5,14,,24,xe" fillcolor="#00a7d1" stroked="f">
              <v:path arrowok="t" o:connecttype="custom" o:connectlocs="15240,0;21590,0;27305,3175;30480,8890;30480,15240;30480,21590;27305,24130;21590,27305;15240,30480;8890,27305;6350,24130;0,21590;0,15240;0,8890;6350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23232" behindDoc="0" locked="0" layoutInCell="1" allowOverlap="1">
              <wp:simplePos x="0" y="0"/>
              <wp:positionH relativeFrom="column">
                <wp:posOffset>2023110</wp:posOffset>
              </wp:positionH>
              <wp:positionV relativeFrom="paragraph">
                <wp:posOffset>1094105</wp:posOffset>
              </wp:positionV>
              <wp:extent cx="30480" cy="30480"/>
              <wp:effectExtent l="3810" t="8255" r="3810" b="8890"/>
              <wp:wrapNone/>
              <wp:docPr id="2100" name="Freeform 4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30480" cy="3048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34 w 48"/>
                          <a:gd name="T3" fmla="*/ 0 h 48"/>
                          <a:gd name="T4" fmla="*/ 38 w 48"/>
                          <a:gd name="T5" fmla="*/ 5 h 48"/>
                          <a:gd name="T6" fmla="*/ 48 w 48"/>
                          <a:gd name="T7" fmla="*/ 14 h 48"/>
                          <a:gd name="T8" fmla="*/ 48 w 48"/>
                          <a:gd name="T9" fmla="*/ 24 h 48"/>
                          <a:gd name="T10" fmla="*/ 48 w 48"/>
                          <a:gd name="T11" fmla="*/ 34 h 48"/>
                          <a:gd name="T12" fmla="*/ 38 w 48"/>
                          <a:gd name="T13" fmla="*/ 38 h 48"/>
                          <a:gd name="T14" fmla="*/ 34 w 48"/>
                          <a:gd name="T15" fmla="*/ 43 h 48"/>
                          <a:gd name="T16" fmla="*/ 24 w 48"/>
                          <a:gd name="T17" fmla="*/ 48 h 48"/>
                          <a:gd name="T18" fmla="*/ 14 w 48"/>
                          <a:gd name="T19" fmla="*/ 43 h 48"/>
                          <a:gd name="T20" fmla="*/ 5 w 48"/>
                          <a:gd name="T21" fmla="*/ 38 h 48"/>
                          <a:gd name="T22" fmla="*/ 0 w 48"/>
                          <a:gd name="T23" fmla="*/ 34 h 48"/>
                          <a:gd name="T24" fmla="*/ 0 w 48"/>
                          <a:gd name="T25" fmla="*/ 24 h 48"/>
                          <a:gd name="T26" fmla="*/ 0 w 48"/>
                          <a:gd name="T27" fmla="*/ 14 h 48"/>
                          <a:gd name="T28" fmla="*/ 5 w 48"/>
                          <a:gd name="T29" fmla="*/ 5 h 48"/>
                          <a:gd name="T30" fmla="*/ 14 w 48"/>
                          <a:gd name="T31" fmla="*/ 0 h 48"/>
                          <a:gd name="T32" fmla="*/ 24 w 48"/>
                          <a:gd name="T33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34" y="0"/>
                            </a:lnTo>
                            <a:lnTo>
                              <a:pt x="38" y="5"/>
                            </a:lnTo>
                            <a:lnTo>
                              <a:pt x="48" y="14"/>
                            </a:lnTo>
                            <a:lnTo>
                              <a:pt x="48" y="24"/>
                            </a:lnTo>
                            <a:lnTo>
                              <a:pt x="48" y="34"/>
                            </a:lnTo>
                            <a:lnTo>
                              <a:pt x="38" y="38"/>
                            </a:lnTo>
                            <a:lnTo>
                              <a:pt x="34" y="43"/>
                            </a:lnTo>
                            <a:lnTo>
                              <a:pt x="24" y="48"/>
                            </a:lnTo>
                            <a:lnTo>
                              <a:pt x="14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4"/>
                            </a:lnTo>
                            <a:lnTo>
                              <a:pt x="0" y="14"/>
                            </a:lnTo>
                            <a:lnTo>
                              <a:pt x="5" y="5"/>
                            </a:lnTo>
                            <a:lnTo>
                              <a:pt x="14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A7D1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416" o:spid="_x0000_s1026" style="position:absolute;margin-left:159.3pt;margin-top:86.15pt;width:2.4pt;height:2.4pt;z-index:25142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" path="m24,l34,r4,5l48,14r,10l48,34,38,38r-4,5l24,48,14,43,5,38,,34,,24,,14,5,5,14,,24,xe" fillcolor="#00a7d1" stroked="f">
              <v:path arrowok="t" o:connecttype="custom" o:connectlocs="15240,0;21590,0;24130,3175;30480,8890;30480,15240;30480,21590;24130,24130;21590,27305;15240,30480;8890,27305;3175,24130;0,21590;0,15240;0,8890;3175,3175;8890,0;15240,0" o:connectangles="0,0,0,0,0,0,0,0,0,0,0,0,0,0,0,0,0"/>
            </v:shape>
          </w:pict>
        </mc:Fallback>
      </mc:AlternateContent>
    </w:r>
    <w:r w:rsidR="00A02771">
      <w:rPr>
        <w:noProof/>
      </w:rPr>
      <mc:AlternateContent>
        <mc:Choice Requires="wps">
          <w:drawing>
            <wp:anchor distT="0" distB="0" distL="114300" distR="114300" simplePos="0" relativeHeight="251412992" behindDoc="0" locked="0" layoutInCell="1" allowOverlap="1">
              <wp:simplePos x="0" y="0"/>
              <wp:positionH relativeFrom="column">
                <wp:posOffset>1944370</wp:posOffset>
              </wp:positionH>
              <wp:positionV relativeFrom="paragraph">
                <wp:posOffset>690245</wp:posOffset>
              </wp:positionV>
              <wp:extent cx="5577840" cy="822960"/>
              <wp:effectExtent l="1270" t="4445" r="2540" b="1270"/>
              <wp:wrapNone/>
              <wp:docPr id="2099" name="Text Box 40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77840" cy="8229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30970" w:rsidRDefault="00330970">
                          <w:pPr>
                            <w:rPr>
                              <w:rFonts w:ascii="Arial" w:hAnsi="Arial"/>
                              <w:b/>
                              <w:color w:val="000080"/>
                              <w:spacing w:val="2"/>
                              <w:sz w:val="4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2"/>
                              <w:sz w:val="46"/>
                            </w:rPr>
                            <w:t xml:space="preserve">                                EP ROŽNOV, a.s.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06" o:spid="_x0000_s1028" type="#_x0000_t202" style="position:absolute;margin-left:153.1pt;margin-top:54.35pt;width:439.2pt;height:64.8pt;z-index:25141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" filled="f" stroked="f">
              <v:textbox>
                <w:txbxContent>
                  <w:p w:rsidR="00330970" w:rsidRDefault="00330970">
                    <w:pPr>
                      <w:rPr>
                        <w:rFonts w:ascii="Arial" w:hAnsi="Arial"/>
                        <w:b/>
                        <w:color w:val="000080"/>
                        <w:spacing w:val="2"/>
                        <w:sz w:val="46"/>
                      </w:rPr>
                    </w:pPr>
                    <w:r>
                      <w:rPr>
                        <w:rFonts w:ascii="Arial" w:hAnsi="Arial"/>
                        <w:b/>
                        <w:color w:val="000080"/>
                        <w:spacing w:val="2"/>
                        <w:sz w:val="46"/>
                      </w:rPr>
                      <w:t xml:space="preserve">                                EP ROŽNOV, a.s.</w:t>
                    </w:r>
                  </w:p>
                </w:txbxContent>
              </v:textbox>
            </v:shape>
          </w:pict>
        </mc:Fallback>
      </mc:AlternateContent>
    </w:r>
    <w:r w:rsidR="00A02771">
      <w:rPr>
        <w:noProof/>
      </w:rPr>
      <mc:AlternateContent>
        <mc:Choice Requires="wpg">
          <w:drawing>
            <wp:anchor distT="0" distB="0" distL="114300" distR="114300" simplePos="0" relativeHeight="251409920" behindDoc="0" locked="0" layoutInCell="0" allowOverlap="1">
              <wp:simplePos x="0" y="0"/>
              <wp:positionH relativeFrom="column">
                <wp:posOffset>803910</wp:posOffset>
              </wp:positionH>
              <wp:positionV relativeFrom="paragraph">
                <wp:posOffset>10153015</wp:posOffset>
              </wp:positionV>
              <wp:extent cx="91440" cy="91440"/>
              <wp:effectExtent l="13335" t="8890" r="9525" b="13970"/>
              <wp:wrapNone/>
              <wp:docPr id="2096" name="Group 40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 rot="16200000">
                        <a:off x="0" y="0"/>
                        <a:ext cx="91440" cy="91440"/>
                        <a:chOff x="1296" y="432"/>
                        <a:chExt cx="144" cy="144"/>
                      </a:xfrm>
                    </wpg:grpSpPr>
                    <wps:wsp>
                      <wps:cNvPr id="2097" name="Line 401"/>
                      <wps:cNvCnPr/>
                      <wps:spPr bwMode="auto">
                        <a:xfrm>
                          <a:off x="1296" y="432"/>
                          <a:ext cx="0" cy="14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8" name="Line 402"/>
                      <wps:cNvCnPr/>
                      <wps:spPr bwMode="auto">
                        <a:xfrm rot="-5376127">
                          <a:off x="1367" y="361"/>
                          <a:ext cx="1" cy="14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400" o:spid="_x0000_s1026" style="position:absolute;margin-left:63.3pt;margin-top:799.45pt;width:7.2pt;height:7.2pt;rotation:-90;z-index:251409920" coordorigin="1296,432" coordsize="144,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" o:allowincell="f">
              <v:line id="Line 401" o:spid="_x0000_s1027" style="position:absolute;visibility:visible;mso-wrap-style:square" from="1296,432" to="1296,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TP58QAAADdAAAADwAAAGRycy9kb3ducmV2LnhtbESPUWvCQBCE3wv+h2MF3+pGBW1TTxFD&#10;QepDqe0PWHJrEszthdz1TPvre4LQx2FmvmHW28G2KnLvGycaZtMMFEvpTCOVhq/P18cnUD6QGGqd&#10;sIYf9rDdjB7WlBt3lQ+Op1CpBBGfk4Y6hC5H9GXNlvzUdSzJO7veUkiyr9D0dE1w2+I8y5ZoqZG0&#10;UFPH+5rLy+nbaniP+MYL9LHAVRjo+FtcDrHQejIedi+gAg/hP3xvH4yGefa8gtub9ARw8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VM/nxAAAAN0AAAAPAAAAAAAAAAAA&#10;AAAAAKECAABkcnMvZG93bnJldi54bWxQSwUGAAAAAAQABAD5AAAAkgMAAAAA&#10;" strokecolor="silver"/>
              <v:line id="Line 402" o:spid="_x0000_s1028" style="position:absolute;rotation:-5872164fd;visibility:visible;mso-wrap-style:square" from="1367,361" to="1368,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WEOnMAAAADdAAAADwAAAGRycy9kb3ducmV2LnhtbERPy4rCMBTdC/5DuII7TXUxaDUtItNh&#10;Bgbf7i/Nte1Mc1OaqPXvzUJweTjvZdqZWtyodZVlBZNxBII4t7riQsHpmI1mIJxH1lhbJgUPcpAm&#10;/d4SY23vvKfbwRcihLCLUUHpfRNL6fKSDLqxbYgDd7GtQR9gW0jd4j2Em1pOo+hDGqw4NJTY0Lqk&#10;/P9wNQr+trstU/bjNZuvzWdls/1vcVZqOOhWCxCeOv8Wv9zfWsE0moe54U14AjJ5A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1hDpzAAAAA3QAAAA8AAAAAAAAAAAAAAAAA&#10;oQIAAGRycy9kb3ducmV2LnhtbFBLBQYAAAAABAAEAPkAAACOAwAAAAA=&#10;" strokecolor="silver"/>
            </v:group>
          </w:pict>
        </mc:Fallback>
      </mc:AlternateContent>
    </w:r>
    <w:r w:rsidR="00A02771">
      <w:rPr>
        <w:noProof/>
      </w:rPr>
      <mc:AlternateContent>
        <mc:Choice Requires="wpg">
          <w:drawing>
            <wp:anchor distT="0" distB="0" distL="114300" distR="114300" simplePos="0" relativeHeight="251408896" behindDoc="0" locked="0" layoutInCell="0" allowOverlap="1">
              <wp:simplePos x="0" y="0"/>
              <wp:positionH relativeFrom="column">
                <wp:posOffset>803910</wp:posOffset>
              </wp:positionH>
              <wp:positionV relativeFrom="paragraph">
                <wp:posOffset>289560</wp:posOffset>
              </wp:positionV>
              <wp:extent cx="91440" cy="91440"/>
              <wp:effectExtent l="13335" t="13335" r="9525" b="9525"/>
              <wp:wrapNone/>
              <wp:docPr id="2093" name="Group 3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91440" cy="91440"/>
                        <a:chOff x="1296" y="432"/>
                        <a:chExt cx="144" cy="144"/>
                      </a:xfrm>
                    </wpg:grpSpPr>
                    <wps:wsp>
                      <wps:cNvPr id="2094" name="Line 398"/>
                      <wps:cNvCnPr/>
                      <wps:spPr bwMode="auto">
                        <a:xfrm>
                          <a:off x="1296" y="432"/>
                          <a:ext cx="0" cy="14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095" name="Line 399"/>
                      <wps:cNvCnPr/>
                      <wps:spPr bwMode="auto">
                        <a:xfrm rot="-5376127">
                          <a:off x="1367" y="361"/>
                          <a:ext cx="1" cy="144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397" o:spid="_x0000_s1026" style="position:absolute;margin-left:63.3pt;margin-top:22.8pt;width:7.2pt;height:7.2pt;z-index:251408896" coordorigin="1296,432" coordsize="144,1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" o:allowincell="f">
              <v:line id="Line 398" o:spid="_x0000_s1027" style="position:absolute;visibility:visible;mso-wrap-style:square" from="1296,432" to="1296,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oZRkMUAAADdAAAADwAAAGRycy9kb3ducmV2LnhtbESPUWvCQBCE3wX/w7FC3+qmtrSaeooY&#10;ClIfSq0/YMmtSTC3F3LXM+2v7xUEH4eZ+YZZrgfbqsi9b5xoeJhmoFhKZxqpNBy/3u7noHwgMdQ6&#10;YQ0/7GG9Go+WlBt3kU+Oh1CpBBGfk4Y6hC5H9GXNlvzUdSzJO7neUkiyr9D0dElw2+Isy57RUiNp&#10;oaaOtzWX58O31fAR8Z0f0ccCX8JA+9/ivIuF1neTYfMKKvAQbuFre2c0zLLFE/y/SU8A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oZRkMUAAADdAAAADwAAAAAAAAAA&#10;AAAAAAChAgAAZHJzL2Rvd25yZXYueG1sUEsFBgAAAAAEAAQA+QAAAJMDAAAAAA==&#10;" strokecolor="silver"/>
              <v:line id="Line 399" o:spid="_x0000_s1028" style="position:absolute;rotation:-5872164fd;visibility:visible;mso-wrap-style:square" from="1367,361" to="1368,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ChAsUAAADdAAAADwAAAGRycy9kb3ducmV2LnhtbESPQWvCQBSE70L/w/IK3sxGwdKmriLF&#10;iAVpmrS9P7KvSdrs25BdNf57VxA8DjPzDbNYDaYVR+pdY1nBNIpBEJdWN1wp+P5KJ88gnEfW2Fom&#10;BWdysFo+jBaYaHvinI6Fr0SAsEtQQe19l0jpypoMush2xMH7tb1BH2RfSd3jKcBNK2dx/CQNNhwW&#10;auzorabyvzgYBX/ZZ8aUvnvNZvuxaWya76sfpcaPw/oVhKfB38O39k4rmMUvc7i+CU9ALi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2ChAsUAAADdAAAADwAAAAAAAAAA&#10;AAAAAAChAgAAZHJzL2Rvd25yZXYueG1sUEsFBgAAAAAEAAQA+QAAAJMDAAAAAA==&#10;" strokecolor="silver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0970" w:rsidRDefault="00A02771" w:rsidP="00893E05">
    <w:pPr>
      <w:pStyle w:val="Zhlav"/>
      <w:tabs>
        <w:tab w:val="left" w:pos="3075"/>
      </w:tabs>
      <w:ind w:left="426"/>
      <w:rPr>
        <w:rFonts w:ascii="Arial" w:hAnsi="Arial"/>
        <w:color w:val="000080"/>
        <w:sz w:val="18"/>
      </w:rPr>
    </w:pP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8128" behindDoc="1" locked="0" layoutInCell="1" allowOverlap="1">
              <wp:simplePos x="0" y="0"/>
              <wp:positionH relativeFrom="column">
                <wp:posOffset>4742815</wp:posOffset>
              </wp:positionH>
              <wp:positionV relativeFrom="paragraph">
                <wp:posOffset>69215</wp:posOffset>
              </wp:positionV>
              <wp:extent cx="14605" cy="19050"/>
              <wp:effectExtent l="8890" t="2540" r="5080" b="6985"/>
              <wp:wrapNone/>
              <wp:docPr id="1919" name="Freeform 133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30" o:spid="_x0000_s1026" style="position:absolute;margin-left:373.45pt;margin-top:5.45pt;width:1.15pt;height:1.5pt;z-index:-25142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" path="m24,r4,l33,5r5,l38,10r5,l43,14r5,5l48,24r,5l43,34r,4l38,43r-5,5l28,48r-4,l19,48r-5,l9,43r-5,l4,38,,34,,29,,24,,19,,14,4,10,9,5r5,l19,r5,xe" fillcolor="aqua" stroked="f">
              <v:path arrowok="t" o:connecttype="custom" o:connectlocs="7303,0;8520,0;10041,1984;11562,1984;11562,3969;13084,3969;13084,5556;14605,7541;14605,9525;14605,11509;13084,13494;13084,15081;11562,17066;11562,17066;10041,19050;8520,19050;7303,19050;5781,19050;4260,19050;2738,17066;1217,17066;1217,15081;0,13494;0,11509;0,9525;0,7541;0,5556;1217,3969;1217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7104" behindDoc="1" locked="0" layoutInCell="1" allowOverlap="1">
              <wp:simplePos x="0" y="0"/>
              <wp:positionH relativeFrom="column">
                <wp:posOffset>4770755</wp:posOffset>
              </wp:positionH>
              <wp:positionV relativeFrom="paragraph">
                <wp:posOffset>69215</wp:posOffset>
              </wp:positionV>
              <wp:extent cx="14605" cy="19050"/>
              <wp:effectExtent l="8255" t="2540" r="5715" b="6985"/>
              <wp:wrapNone/>
              <wp:docPr id="1918" name="Freeform 132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9" o:spid="_x0000_s1026" style="position:absolute;margin-left:375.65pt;margin-top:5.45pt;width:1.15pt;height:1.5pt;z-index:-25142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" path="m24,r4,l33,5r5,l38,10r5,l48,14r,5l48,24r,5l48,34r-5,4l38,43r-5,5l28,48r-4,l19,48r-5,l9,43r-5,l4,38,,34,,29,,24,,19,,14,4,10,9,5r5,l19,r5,xe" fillcolor="aqua" stroked="f">
              <v:path arrowok="t" o:connecttype="custom" o:connectlocs="7303,0;8520,0;10041,1984;11562,1984;11562,3969;13084,3969;14605,5556;14605,7541;14605,9525;14605,11509;14605,13494;13084,15081;11562,17066;11562,17066;10041,19050;8520,19050;7303,19050;5781,19050;4260,19050;2738,17066;1217,17066;1217,15081;0,13494;0,11509;0,9525;0,7541;0,5556;1217,3969;1217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6080" behindDoc="1" locked="0" layoutInCell="1" allowOverlap="1">
              <wp:simplePos x="0" y="0"/>
              <wp:positionH relativeFrom="column">
                <wp:posOffset>4799330</wp:posOffset>
              </wp:positionH>
              <wp:positionV relativeFrom="paragraph">
                <wp:posOffset>69215</wp:posOffset>
              </wp:positionV>
              <wp:extent cx="13335" cy="19050"/>
              <wp:effectExtent l="8255" t="2540" r="6985" b="6985"/>
              <wp:wrapNone/>
              <wp:docPr id="1917" name="Freeform 132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8" o:spid="_x0000_s1026" style="position:absolute;margin-left:377.9pt;margin-top:5.45pt;width:1.05pt;height:1.5pt;z-index:-25143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" path="m24,r4,l33,5r5,l43,10r5,4l48,19r,5l48,29r,5l43,38r,5l38,43r-5,5l28,48r-4,l19,48r-5,l9,43,4,38,,34,,29,,24,,19,,14,4,10r5,l9,5r5,l19,r5,xe" fillcolor="aqua" stroked="f">
              <v:path arrowok="t" o:connecttype="custom" o:connectlocs="6668,0;7779,0;9168,1984;10557,1984;11946,3969;11946,3969;13335,5556;13335,7541;13335,9525;13335,11509;13335,13494;11946,15081;11946,17066;10557,17066;9168,19050;7779,19050;6668,19050;5278,19050;3889,19050;2500,17066;2500,17066;1111,15081;0,13494;0,11509;0,9525;0,7541;0,5556;1111,3969;2500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5056" behindDoc="1" locked="0" layoutInCell="1" allowOverlap="1">
              <wp:simplePos x="0" y="0"/>
              <wp:positionH relativeFrom="column">
                <wp:posOffset>4657725</wp:posOffset>
              </wp:positionH>
              <wp:positionV relativeFrom="paragraph">
                <wp:posOffset>69215</wp:posOffset>
              </wp:positionV>
              <wp:extent cx="13970" cy="19050"/>
              <wp:effectExtent l="0" t="2540" r="5080" b="6985"/>
              <wp:wrapNone/>
              <wp:docPr id="1916" name="Freeform 132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7" o:spid="_x0000_s1026" style="position:absolute;margin-left:366.75pt;margin-top:5.45pt;width:1.1pt;height:1.5pt;z-index:-25143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" path="m24,r5,l34,5r4,l43,10r5,4l48,19r,5l48,29r,5l43,38r,5l38,43r-4,5l29,48r-5,l19,48r-5,l10,43r-5,l5,38,,34,,29,,24,,19,,14,5,10,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4032" behindDoc="1" locked="0" layoutInCell="1" allowOverlap="1">
              <wp:simplePos x="0" y="0"/>
              <wp:positionH relativeFrom="column">
                <wp:posOffset>4827270</wp:posOffset>
              </wp:positionH>
              <wp:positionV relativeFrom="paragraph">
                <wp:posOffset>69215</wp:posOffset>
              </wp:positionV>
              <wp:extent cx="13970" cy="19050"/>
              <wp:effectExtent l="7620" t="2540" r="6985" b="6985"/>
              <wp:wrapNone/>
              <wp:docPr id="1915" name="Freeform 132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4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4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4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4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6" o:spid="_x0000_s1026" style="position:absolute;margin-left:380.1pt;margin-top:5.45pt;width:1.1pt;height:1.5pt;z-index:-25143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" path="m24,r4,l33,5r5,l43,10r5,l48,14r,5l48,24r,5l48,34r,4l43,43r-5,l33,48r-5,l24,48r-5,l14,48r,-5l9,43,4,38r,-4l,29,,24,,19,4,14r,-4l9,10,14,5,19,r5,xe" fillcolor="aqua" stroked="f">
              <v:path arrowok="t" o:connecttype="custom" o:connectlocs="6985,0;8149,0;9604,1984;11060,1984;12515,3969;13970,3969;13970,5556;13970,7541;13970,9525;13970,11509;13970,13494;13970,15081;12515,17066;11060,17066;9604,19050;8149,19050;6985,19050;5530,19050;4075,19050;4075,17066;2619,17066;1164,15081;1164,13494;0,11509;0,9525;0,7541;1164,5556;1164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3008" behindDoc="1" locked="0" layoutInCell="1" allowOverlap="1">
              <wp:simplePos x="0" y="0"/>
              <wp:positionH relativeFrom="column">
                <wp:posOffset>4685665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914" name="Freeform 132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5" o:spid="_x0000_s1026" style="position:absolute;margin-left:368.95pt;margin-top:5.45pt;width:1.1pt;height:1.5pt;z-index:-25143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" path="m24,r5,l34,5r4,l43,10r5,4l48,19r,5l48,29r,5l43,38r,5l38,43r-4,5l29,48r-5,l19,48r-5,l10,43,5,38r,-4l,29,,24,,19,5,14r,-4l10,10r,-5l14,5,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2910,17066;1455,15081;1455,13494;0,11509;0,9525;0,7541;1455,5556;1455,3969;2910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1984" behindDoc="1" locked="0" layoutInCell="1" allowOverlap="1">
              <wp:simplePos x="0" y="0"/>
              <wp:positionH relativeFrom="column">
                <wp:posOffset>4854575</wp:posOffset>
              </wp:positionH>
              <wp:positionV relativeFrom="paragraph">
                <wp:posOffset>69215</wp:posOffset>
              </wp:positionV>
              <wp:extent cx="15240" cy="19050"/>
              <wp:effectExtent l="6350" t="2540" r="6985" b="6985"/>
              <wp:wrapNone/>
              <wp:docPr id="1913" name="Freeform 13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39 w 53"/>
                          <a:gd name="T5" fmla="*/ 5 h 48"/>
                          <a:gd name="T6" fmla="*/ 39 w 53"/>
                          <a:gd name="T7" fmla="*/ 5 h 48"/>
                          <a:gd name="T8" fmla="*/ 44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4 w 53"/>
                          <a:gd name="T25" fmla="*/ 43 h 48"/>
                          <a:gd name="T26" fmla="*/ 39 w 53"/>
                          <a:gd name="T27" fmla="*/ 43 h 48"/>
                          <a:gd name="T28" fmla="*/ 39 w 53"/>
                          <a:gd name="T29" fmla="*/ 48 h 48"/>
                          <a:gd name="T30" fmla="*/ 34 w 53"/>
                          <a:gd name="T31" fmla="*/ 48 h 48"/>
                          <a:gd name="T32" fmla="*/ 29 w 53"/>
                          <a:gd name="T33" fmla="*/ 48 h 48"/>
                          <a:gd name="T34" fmla="*/ 24 w 53"/>
                          <a:gd name="T35" fmla="*/ 48 h 48"/>
                          <a:gd name="T36" fmla="*/ 20 w 53"/>
                          <a:gd name="T37" fmla="*/ 48 h 48"/>
                          <a:gd name="T38" fmla="*/ 15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5 w 53"/>
                          <a:gd name="T59" fmla="*/ 5 h 48"/>
                          <a:gd name="T60" fmla="*/ 20 w 53"/>
                          <a:gd name="T61" fmla="*/ 5 h 48"/>
                          <a:gd name="T62" fmla="*/ 24 w 53"/>
                          <a:gd name="T63" fmla="*/ 0 h 48"/>
                          <a:gd name="T64" fmla="*/ 29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9" y="48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0" y="5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4" o:spid="_x0000_s1026" style="position:absolute;margin-left:382.25pt;margin-top:5.45pt;width:1.2pt;height:1.5pt;z-index:-2514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" path="m29,r5,l39,5r5,5l48,10r,4l48,19r5,5l48,29r,5l48,38r-4,5l39,43r,5l34,48r-5,l24,48r-4,l15,43r-5,l5,38r,-4l5,29,,24,5,19r,-5l5,10r5,l15,5r5,l24,r5,xe" fillcolor="aqua" stroked="f">
              <v:path arrowok="t" o:connecttype="custom" o:connectlocs="8339,0;9777,0;11214,1984;11214,1984;12652,3969;13802,3969;13802,5556;13802,7541;15240,9525;13802,11509;13802,13494;13802,15081;12652,17066;11214,17066;11214,19050;9777,19050;8339,19050;6901,19050;5751,19050;4313,17066;2875,17066;1438,15081;1438,13494;1438,11509;0,9525;1438,7541;1438,5556;1438,3969;2875,3969;4313,1984;5751,1984;6901,0;8339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80960" behindDoc="1" locked="0" layoutInCell="1" allowOverlap="1">
              <wp:simplePos x="0" y="0"/>
              <wp:positionH relativeFrom="column">
                <wp:posOffset>4713605</wp:posOffset>
              </wp:positionH>
              <wp:positionV relativeFrom="paragraph">
                <wp:posOffset>69215</wp:posOffset>
              </wp:positionV>
              <wp:extent cx="13970" cy="19050"/>
              <wp:effectExtent l="8255" t="2540" r="6350" b="6985"/>
              <wp:wrapNone/>
              <wp:docPr id="1912" name="Freeform 132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3" o:spid="_x0000_s1026" style="position:absolute;margin-left:371.15pt;margin-top:5.45pt;width:1.1pt;height:1.5pt;z-index:-25143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9936" behindDoc="1" locked="0" layoutInCell="1" allowOverlap="1">
              <wp:simplePos x="0" y="0"/>
              <wp:positionH relativeFrom="column">
                <wp:posOffset>4883785</wp:posOffset>
              </wp:positionH>
              <wp:positionV relativeFrom="paragraph">
                <wp:posOffset>69215</wp:posOffset>
              </wp:positionV>
              <wp:extent cx="14605" cy="19050"/>
              <wp:effectExtent l="6985" t="2540" r="6985" b="6985"/>
              <wp:wrapNone/>
              <wp:docPr id="1911" name="Freeform 13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2" o:spid="_x0000_s1026" style="position:absolute;margin-left:384.55pt;margin-top:5.45pt;width:1.15pt;height:1.5pt;z-index:-25143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" path="m24,r5,l34,5r5,l39,10r4,l43,14r5,5l48,24r,5l43,34r,4l39,43r-5,5l29,48r-5,l19,48r-4,l10,43r-5,l5,38,,34,,29,,24,,19,,14,5,10,10,5r5,l19,r5,xe" fillcolor="aqua" stroked="f">
              <v:path arrowok="t" o:connecttype="custom" o:connectlocs="7303,0;8824,0;10345,1984;11867,1984;11867,3969;13084,3969;13084,5556;14605,7541;14605,9525;14605,11509;13084,13494;13084,15081;11867,17066;11867,17066;10345,19050;8824,19050;7303,19050;5781,19050;4564,19050;3043,17066;1521,17066;1521,15081;0,13494;0,11509;0,9525;0,7541;0,5556;1521,3969;1521,3969;3043,1984;4564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8912" behindDoc="1" locked="0" layoutInCell="1" allowOverlap="1">
              <wp:simplePos x="0" y="0"/>
              <wp:positionH relativeFrom="column">
                <wp:posOffset>4911725</wp:posOffset>
              </wp:positionH>
              <wp:positionV relativeFrom="paragraph">
                <wp:posOffset>69215</wp:posOffset>
              </wp:positionV>
              <wp:extent cx="13970" cy="19050"/>
              <wp:effectExtent l="6350" t="2540" r="8255" b="6985"/>
              <wp:wrapNone/>
              <wp:docPr id="1910" name="Freeform 132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1" o:spid="_x0000_s1026" style="position:absolute;margin-left:386.75pt;margin-top:5.45pt;width:1.1pt;height:1.5pt;z-index:-25143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" path="m24,r5,l34,5r5,l43,10r5,4l48,19r,5l48,29r,5l43,38r,5l39,43r-5,5l29,48r-5,l19,48r-4,l10,43r-5,l5,38,,34,,29,,24,,19,,14,5,10,10,5r5,l19,r5,xe" fillcolor="aqua" stroked="f">
              <v:path arrowok="t" o:connecttype="custom" o:connectlocs="6985,0;8440,0;9895,1984;11351,1984;12515,3969;12515,3969;13970,5556;13970,7541;13970,9525;13970,11509;13970,13494;12515,15081;12515,17066;11351,17066;9895,19050;8440,19050;6985,19050;5530,19050;4366,19050;2910,17066;1455,17066;1455,15081;0,13494;0,11509;0,9525;0,7541;0,5556;1455,3969;1455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7888" behindDoc="1" locked="0" layoutInCell="1" allowOverlap="1">
              <wp:simplePos x="0" y="0"/>
              <wp:positionH relativeFrom="column">
                <wp:posOffset>4940300</wp:posOffset>
              </wp:positionH>
              <wp:positionV relativeFrom="paragraph">
                <wp:posOffset>69215</wp:posOffset>
              </wp:positionV>
              <wp:extent cx="13335" cy="19050"/>
              <wp:effectExtent l="6350" t="2540" r="8890" b="6985"/>
              <wp:wrapNone/>
              <wp:docPr id="1909" name="Freeform 13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20" o:spid="_x0000_s1026" style="position:absolute;margin-left:389pt;margin-top:5.45pt;width:1.05pt;height:1.5pt;z-index:-25143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" path="m24,r5,l34,5r5,l43,10r5,4l48,19r,5l48,29r,5l43,38r,5l39,43r-5,5l29,48r-5,l19,48r-4,l10,43,5,38r,-4l,29,,24,,19,5,14r,-4l10,10r,-5l15,5,19,r5,xe" fillcolor="aqua" stroked="f">
              <v:path arrowok="t" o:connecttype="custom" o:connectlocs="6668,0;8057,0;9446,1984;10835,1984;11946,3969;11946,3969;13335,5556;13335,7541;13335,9525;13335,11509;13335,13494;11946,15081;11946,17066;10835,17066;9446,19050;8057,19050;6668,19050;5278,19050;4167,19050;2778,17066;2778,17066;1389,15081;1389,13494;0,11509;0,9525;0,7541;1389,5556;1389,3969;2778,3969;2778,1984;4167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6864" behindDoc="1" locked="0" layoutInCell="1" allowOverlap="1">
              <wp:simplePos x="0" y="0"/>
              <wp:positionH relativeFrom="column">
                <wp:posOffset>4968240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908" name="Freeform 13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9" o:spid="_x0000_s1026" style="position:absolute;margin-left:391.2pt;margin-top:5.45pt;width:1.1pt;height:1.5pt;z-index:-25143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" path="m24,r5,l34,5r5,l43,10r5,l48,14r,5l48,24r,5l48,34r,4l43,43r-4,l34,48r-5,l24,48r-5,l15,48r,-5l10,43,5,38r,-4l,29,,24,,19,5,14r,-4l10,10,15,5,19,r5,xe" fillcolor="aqua" stroked="f">
              <v:path arrowok="t" o:connecttype="custom" o:connectlocs="6985,0;8440,0;9895,1984;11351,1984;12515,3969;13970,3969;13970,5556;13970,7541;13970,9525;13970,11509;13970,13494;13970,15081;12515,17066;11351,17066;9895,19050;8440,19050;6985,19050;5530,19050;4366,19050;4366,17066;2910,17066;1455,15081;1455,13494;0,11509;0,9525;0,7541;1455,5556;1455,3969;2910,3969;4366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5840" behindDoc="1" locked="0" layoutInCell="1" allowOverlap="1">
              <wp:simplePos x="0" y="0"/>
              <wp:positionH relativeFrom="column">
                <wp:posOffset>4997450</wp:posOffset>
              </wp:positionH>
              <wp:positionV relativeFrom="paragraph">
                <wp:posOffset>69215</wp:posOffset>
              </wp:positionV>
              <wp:extent cx="13970" cy="19050"/>
              <wp:effectExtent l="6350" t="2540" r="8255" b="6985"/>
              <wp:wrapNone/>
              <wp:docPr id="1907" name="Freeform 13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8" o:spid="_x0000_s1026" style="position:absolute;margin-left:393.5pt;margin-top:5.45pt;width:1.1pt;height:1.5pt;z-index:-25144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" path="m24,r5,l33,5r5,5l43,10r,4l48,19r,5l48,29r-5,5l43,38r-5,5l33,43r,5l29,48r-5,l19,48r-5,l9,43r-4,l,38,,34,,29,,24,,19,,14,,10r5,l9,5r5,l19,r5,xe" fillcolor="aqua" stroked="f">
              <v:path arrowok="t" o:connecttype="custom" o:connectlocs="6985,0;8440,0;9604,1984;9604,1984;11060,3969;12515,3969;12515,5556;13970,7541;13970,9525;13970,11509;12515,13494;12515,15081;11060,17066;9604,17066;9604,19050;8440,19050;6985,19050;5530,19050;4075,19050;2619,17066;1455,17066;0,15081;0,13494;0,11509;0,9525;0,7541;0,5556;0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4816" behindDoc="1" locked="0" layoutInCell="1" allowOverlap="1">
              <wp:simplePos x="0" y="0"/>
              <wp:positionH relativeFrom="column">
                <wp:posOffset>5025390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906" name="Freeform 13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7" o:spid="_x0000_s1026" style="position:absolute;margin-left:395.7pt;margin-top:5.45pt;width:1.1pt;height:1.5pt;z-index:-25144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" path="m24,r5,l33,5r5,l38,10r5,l43,14r5,5l48,24r,5l43,34r,4l38,43r-5,5l29,48r-5,l19,48r-5,l9,43r-4,l5,38,,34,,29,,24,,19,,14,5,10,9,5r5,l19,r5,xe" fillcolor="aqua" stroked="f">
              <v:path arrowok="t" o:connecttype="custom" o:connectlocs="6985,0;8440,0;9604,1984;11060,1984;11060,3969;12515,3969;12515,5556;13970,7541;13970,9525;13970,11509;12515,13494;12515,15081;11060,17066;11060,17066;9604,19050;8440,19050;6985,19050;5530,19050;4075,19050;2619,17066;1455,17066;1455,15081;0,13494;0,11509;0,9525;0,7541;0,5556;1455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3792" behindDoc="1" locked="0" layoutInCell="1" allowOverlap="1">
              <wp:simplePos x="0" y="0"/>
              <wp:positionH relativeFrom="column">
                <wp:posOffset>5053330</wp:posOffset>
              </wp:positionH>
              <wp:positionV relativeFrom="paragraph">
                <wp:posOffset>69215</wp:posOffset>
              </wp:positionV>
              <wp:extent cx="13970" cy="19050"/>
              <wp:effectExtent l="5080" t="2540" r="0" b="6985"/>
              <wp:wrapNone/>
              <wp:docPr id="1905" name="Freeform 13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6" o:spid="_x0000_s1026" style="position:absolute;margin-left:397.9pt;margin-top:5.45pt;width:1.1pt;height:1.5pt;z-index:-25144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" path="m24,r5,l33,5r5,l43,10r5,4l48,19r,5l48,29r,5l43,38r,5l38,43r-5,5l29,48r-5,l19,48r-5,l9,43r-4,l5,38,,34,,29,,24,,19,,14,5,10,9,5r5,l19,r5,xe" fillcolor="aqua" stroked="f">
              <v:path arrowok="t" o:connecttype="custom" o:connectlocs="6985,0;8440,0;9604,1984;11060,1984;12515,3969;12515,3969;13970,5556;13970,7541;13970,9525;13970,11509;13970,13494;12515,15081;12515,17066;11060,17066;9604,19050;8440,19050;6985,19050;5530,19050;4075,19050;2619,17066;1455,17066;1455,15081;0,13494;0,11509;0,9525;0,7541;0,5556;1455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2768" behindDoc="1" locked="0" layoutInCell="1" allowOverlap="1">
              <wp:simplePos x="0" y="0"/>
              <wp:positionH relativeFrom="column">
                <wp:posOffset>5081270</wp:posOffset>
              </wp:positionH>
              <wp:positionV relativeFrom="paragraph">
                <wp:posOffset>69215</wp:posOffset>
              </wp:positionV>
              <wp:extent cx="13970" cy="19050"/>
              <wp:effectExtent l="4445" t="2540" r="635" b="6985"/>
              <wp:wrapNone/>
              <wp:docPr id="1904" name="Freeform 13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5" o:spid="_x0000_s1026" style="position:absolute;margin-left:400.1pt;margin-top:5.45pt;width:1.1pt;height:1.5pt;z-index:-25144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" path="m24,r5,l33,5r5,l43,10r5,4l48,19r,5l48,29r,5l43,38r,5l38,43r-5,5l29,48r-5,l19,48r-5,l9,43,5,38r,-4l,29,,24,,19,5,14r,-4l9,10,9,5r5,l19,r5,xe" fillcolor="aqua" stroked="f">
              <v:path arrowok="t" o:connecttype="custom" o:connectlocs="6985,0;8440,0;9604,1984;11060,1984;12515,3969;12515,3969;13970,5556;13970,7541;13970,9525;13970,11509;13970,13494;12515,15081;12515,17066;11060,17066;9604,19050;8440,19050;6985,19050;5530,19050;4075,19050;2619,17066;2619,17066;1455,15081;1455,13494;0,11509;0,9525;0,7541;1455,5556;1455,3969;2619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1744" behindDoc="1" locked="0" layoutInCell="1" allowOverlap="1">
              <wp:simplePos x="0" y="0"/>
              <wp:positionH relativeFrom="column">
                <wp:posOffset>5109210</wp:posOffset>
              </wp:positionH>
              <wp:positionV relativeFrom="paragraph">
                <wp:posOffset>69215</wp:posOffset>
              </wp:positionV>
              <wp:extent cx="14605" cy="19050"/>
              <wp:effectExtent l="3810" t="2540" r="635" b="6985"/>
              <wp:wrapNone/>
              <wp:docPr id="1903" name="Freeform 13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4" o:spid="_x0000_s1026" style="position:absolute;margin-left:402.3pt;margin-top:5.45pt;width:1.15pt;height:1.5pt;z-index:-25144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" path="m24,r5,l33,5r5,l43,10r5,l48,14r,5l48,24r,5l48,34r,4l43,43r-5,l33,48r-4,l24,48r-5,l14,48r,-5l9,43,5,38r,-4l,29,,24,,19,5,14r,-4l9,10,14,5,19,r5,xe" fillcolor="aqua" stroked="f">
              <v:path arrowok="t" o:connecttype="custom" o:connectlocs="7303,0;8824,0;10041,1984;11562,1984;13084,3969;14605,3969;14605,5556;14605,7541;14605,9525;14605,11509;14605,13494;14605,15081;13084,17066;11562,17066;10041,19050;8824,19050;7303,19050;5781,19050;4260,19050;4260,17066;2738,17066;1521,15081;1521,13494;0,11509;0,9525;0,7541;1521,5556;1521,3969;2738,3969;4260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70720" behindDoc="1" locked="0" layoutInCell="1" allowOverlap="1">
              <wp:simplePos x="0" y="0"/>
              <wp:positionH relativeFrom="column">
                <wp:posOffset>5138420</wp:posOffset>
              </wp:positionH>
              <wp:positionV relativeFrom="paragraph">
                <wp:posOffset>69215</wp:posOffset>
              </wp:positionV>
              <wp:extent cx="13970" cy="19050"/>
              <wp:effectExtent l="4445" t="2540" r="635" b="6985"/>
              <wp:wrapNone/>
              <wp:docPr id="1902" name="Freeform 131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3" o:spid="_x0000_s1026" style="position:absolute;margin-left:404.6pt;margin-top:5.45pt;width:1.1pt;height:1.5pt;z-index:-25144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" path="m24,r5,l34,5r5,5l44,10r,4l48,19r,5l48,29r-4,5l44,38r-5,5l34,43r,5l29,48r-5,l20,48r-5,l10,43r-5,l,38,,34,,29,,24,,19,,14,,10r5,l10,5r5,l20,r4,xe" fillcolor="aqua" stroked="f">
              <v:path arrowok="t" o:connecttype="custom" o:connectlocs="6985,0;8440,0;9895,1984;9895,1984;11351,3969;12806,3969;12806,5556;13970,7541;13970,9525;13970,11509;12806,13494;12806,15081;11351,17066;9895,17066;9895,19050;8440,19050;6985,19050;5821,19050;4366,19050;2910,17066;1455,17066;0,15081;0,13494;0,11509;0,9525;0,7541;0,5556;0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9696" behindDoc="1" locked="0" layoutInCell="1" allowOverlap="1">
              <wp:simplePos x="0" y="0"/>
              <wp:positionH relativeFrom="column">
                <wp:posOffset>5166360</wp:posOffset>
              </wp:positionH>
              <wp:positionV relativeFrom="paragraph">
                <wp:posOffset>69215</wp:posOffset>
              </wp:positionV>
              <wp:extent cx="13970" cy="19050"/>
              <wp:effectExtent l="3810" t="2540" r="1270" b="6985"/>
              <wp:wrapNone/>
              <wp:docPr id="1901" name="Freeform 13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2" o:spid="_x0000_s1026" style="position:absolute;margin-left:406.8pt;margin-top:5.45pt;width:1.1pt;height:1.5pt;z-index:-25144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" path="m24,r5,l34,5r5,l39,10r5,l44,14r4,5l48,24r,5l44,34r,4l39,43r-5,5l29,48r-5,l20,48r-5,l10,43r-5,l5,38,,34,,29,,24,,19,,14,5,10,10,5r5,l20,r4,xe" fillcolor="aqua" stroked="f">
              <v:path arrowok="t" o:connecttype="custom" o:connectlocs="6985,0;8440,0;9895,1984;11351,1984;11351,3969;12806,3969;12806,5556;13970,7541;13970,9525;13970,11509;12806,13494;12806,15081;11351,17066;11351,17066;9895,19050;8440,19050;6985,19050;5821,19050;4366,19050;2910,17066;1455,17066;1455,15081;0,13494;0,11509;0,9525;0,7541;0,5556;1455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8672" behindDoc="1" locked="0" layoutInCell="1" allowOverlap="1">
              <wp:simplePos x="0" y="0"/>
              <wp:positionH relativeFrom="column">
                <wp:posOffset>5194300</wp:posOffset>
              </wp:positionH>
              <wp:positionV relativeFrom="paragraph">
                <wp:posOffset>69215</wp:posOffset>
              </wp:positionV>
              <wp:extent cx="13970" cy="19050"/>
              <wp:effectExtent l="3175" t="2540" r="1905" b="6985"/>
              <wp:wrapNone/>
              <wp:docPr id="1900" name="Freeform 13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1" o:spid="_x0000_s1026" style="position:absolute;margin-left:409pt;margin-top:5.45pt;width:1.1pt;height:1.5pt;z-index:-2514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" path="m24,r5,l34,5r5,l44,10r4,4l48,19r,5l48,29r,5l44,38r,5l39,43r-5,5l29,48r-5,l20,48r-5,l10,43r-5,l5,38,,34,,29,,24,,19,,14,5,10,10,5r5,l20,r4,xe" fillcolor="aqua" stroked="f">
              <v:path arrowok="t" o:connecttype="custom" o:connectlocs="6985,0;8440,0;9895,1984;11351,1984;12806,3969;12806,3969;13970,5556;13970,7541;13970,9525;13970,11509;13970,13494;12806,15081;12806,17066;11351,17066;9895,19050;8440,19050;6985,19050;5821,19050;4366,19050;2910,17066;1455,17066;1455,15081;0,13494;0,11509;0,9525;0,7541;0,5556;1455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7648" behindDoc="1" locked="0" layoutInCell="1" allowOverlap="1">
              <wp:simplePos x="0" y="0"/>
              <wp:positionH relativeFrom="column">
                <wp:posOffset>5222240</wp:posOffset>
              </wp:positionH>
              <wp:positionV relativeFrom="paragraph">
                <wp:posOffset>69215</wp:posOffset>
              </wp:positionV>
              <wp:extent cx="13970" cy="19050"/>
              <wp:effectExtent l="2540" t="2540" r="2540" b="6985"/>
              <wp:wrapNone/>
              <wp:docPr id="1899" name="Freeform 13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10" o:spid="_x0000_s1026" style="position:absolute;margin-left:411.2pt;margin-top:5.45pt;width:1.1pt;height:1.5pt;z-index:-25144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" path="m24,r5,l34,5r5,l44,10r4,4l48,19r,5l48,29r,5l44,38r,5l39,43r-5,5l29,48r-5,l20,48r-5,l10,43,5,38r,-4l,29,,24,,19,5,14r,-4l10,10r,-5l15,5,20,r4,xe" fillcolor="aqua" stroked="f">
              <v:path arrowok="t" o:connecttype="custom" o:connectlocs="6985,0;8440,0;9895,1984;11351,1984;12806,3969;12806,3969;13970,5556;13970,7541;13970,9525;13970,11509;13970,13494;12806,15081;12806,17066;11351,17066;9895,19050;8440,19050;6985,19050;5821,19050;4366,19050;2910,17066;2910,17066;1455,15081;1455,13494;0,11509;0,9525;0,7541;1455,5556;1455,3969;2910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6624" behindDoc="1" locked="0" layoutInCell="1" allowOverlap="1">
              <wp:simplePos x="0" y="0"/>
              <wp:positionH relativeFrom="column">
                <wp:posOffset>5250180</wp:posOffset>
              </wp:positionH>
              <wp:positionV relativeFrom="paragraph">
                <wp:posOffset>69215</wp:posOffset>
              </wp:positionV>
              <wp:extent cx="14605" cy="19050"/>
              <wp:effectExtent l="1905" t="2540" r="2540" b="6985"/>
              <wp:wrapNone/>
              <wp:docPr id="1898" name="Freeform 130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9" o:spid="_x0000_s1026" style="position:absolute;margin-left:413.4pt;margin-top:5.45pt;width:1.15pt;height:1.5pt;z-index:-25144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" path="m24,r5,l34,5r5,l43,10r5,l48,14r,5l48,24r,5l48,34r,4l43,43r-4,l34,48r-5,l24,48r-4,l15,48r,-5l10,43,5,38r,-4l,29,,24,,19,5,14r,-4l10,10,15,5,20,r4,xe" fillcolor="aqua" stroked="f">
              <v:path arrowok="t" o:connecttype="custom" o:connectlocs="7303,0;8824,0;10345,1984;11867,1984;13084,3969;14605,3969;14605,5556;14605,7541;14605,9525;14605,11509;14605,13494;14605,15081;13084,17066;11867,17066;10345,19050;8824,19050;7303,19050;6085,19050;4564,19050;4564,17066;3043,17066;1521,15081;1521,13494;0,11509;0,9525;0,7541;1521,5556;1521,3969;3043,3969;4564,1984;4564,1984;6085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5600" behindDoc="1" locked="0" layoutInCell="1" allowOverlap="1">
              <wp:simplePos x="0" y="0"/>
              <wp:positionH relativeFrom="column">
                <wp:posOffset>5279390</wp:posOffset>
              </wp:positionH>
              <wp:positionV relativeFrom="paragraph">
                <wp:posOffset>69215</wp:posOffset>
              </wp:positionV>
              <wp:extent cx="14605" cy="19050"/>
              <wp:effectExtent l="2540" t="2540" r="1905" b="6985"/>
              <wp:wrapNone/>
              <wp:docPr id="1897" name="Freeform 130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8" o:spid="_x0000_s1026" style="position:absolute;margin-left:415.7pt;margin-top:5.45pt;width:1.15pt;height:1.5pt;z-index:-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" path="m24,r5,l34,5r4,5l43,10r,4l48,19r,5l48,29r-5,5l43,38r-5,5l34,43r,5l29,48r-5,l19,48r-5,l10,43r-5,l,38,,34,,29,,24,,19,,14,,10r5,l10,5r4,l19,r5,xe" fillcolor="aqua" stroked="f">
              <v:path arrowok="t" o:connecttype="custom" o:connectlocs="7303,0;8824,0;10345,1984;10345,1984;11562,3969;13084,3969;13084,5556;14605,7541;14605,9525;14605,11509;13084,13494;13084,15081;11562,17066;10345,17066;10345,19050;8824,19050;7303,19050;5781,19050;4260,19050;3043,17066;1521,17066;0,15081;0,13494;0,11509;0,9525;0,7541;0,5556;0,3969;1521,3969;3043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4576" behindDoc="1" locked="0" layoutInCell="1" allowOverlap="1">
              <wp:simplePos x="0" y="0"/>
              <wp:positionH relativeFrom="column">
                <wp:posOffset>5307965</wp:posOffset>
              </wp:positionH>
              <wp:positionV relativeFrom="paragraph">
                <wp:posOffset>69215</wp:posOffset>
              </wp:positionV>
              <wp:extent cx="13335" cy="19050"/>
              <wp:effectExtent l="2540" t="2540" r="3175" b="6985"/>
              <wp:wrapNone/>
              <wp:docPr id="1896" name="Freeform 130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7" o:spid="_x0000_s1026" style="position:absolute;margin-left:417.95pt;margin-top:5.45pt;width:1.05pt;height:1.5pt;z-index:-2514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" path="m24,r5,l34,5r4,l38,10r5,l43,14r5,5l48,24r,5l43,34r,4l38,43r-4,5l29,48r-5,l19,48r-5,l10,43r-5,l5,38,,34,,29,,24,,19,,14,5,10,10,5r4,l19,r5,xe" fillcolor="aqua" stroked="f">
              <v:path arrowok="t" o:connecttype="custom" o:connectlocs="6668,0;8057,0;9446,1984;10557,1984;10557,3969;11946,3969;11946,5556;13335,7541;13335,9525;13335,11509;11946,13494;11946,15081;10557,17066;10557,17066;9446,19050;8057,19050;6668,19050;5278,19050;3889,19050;2778,17066;1389,17066;1389,15081;0,13494;0,11509;0,9525;0,7541;0,5556;1389,3969;1389,3969;2778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3552" behindDoc="1" locked="0" layoutInCell="1" allowOverlap="1">
              <wp:simplePos x="0" y="0"/>
              <wp:positionH relativeFrom="column">
                <wp:posOffset>5335905</wp:posOffset>
              </wp:positionH>
              <wp:positionV relativeFrom="paragraph">
                <wp:posOffset>69215</wp:posOffset>
              </wp:positionV>
              <wp:extent cx="13970" cy="19050"/>
              <wp:effectExtent l="1905" t="2540" r="3175" b="6985"/>
              <wp:wrapNone/>
              <wp:docPr id="1895" name="Freeform 130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6" o:spid="_x0000_s1026" style="position:absolute;margin-left:420.15pt;margin-top:5.45pt;width:1.1pt;height:1.5pt;z-index:-25145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" path="m24,r5,l34,5r4,l43,10r5,4l48,19r,5l48,29r,5l43,38r,5l38,43r-4,5l29,48r-5,l19,48r-5,l10,43r-5,l5,38,,34,,29,,24,,19,,14,5,10,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2528" behindDoc="1" locked="0" layoutInCell="1" allowOverlap="1">
              <wp:simplePos x="0" y="0"/>
              <wp:positionH relativeFrom="column">
                <wp:posOffset>5363210</wp:posOffset>
              </wp:positionH>
              <wp:positionV relativeFrom="paragraph">
                <wp:posOffset>69215</wp:posOffset>
              </wp:positionV>
              <wp:extent cx="14605" cy="19050"/>
              <wp:effectExtent l="635" t="2540" r="3810" b="6985"/>
              <wp:wrapNone/>
              <wp:docPr id="1894" name="Freeform 130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5" o:spid="_x0000_s1026" style="position:absolute;margin-left:422.3pt;margin-top:5.45pt;width:1.15pt;height:1.5pt;z-index:-25145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" path="m24,r5,l34,5r4,l43,10r5,4l48,19r,5l48,29r,5l43,38r,5l38,43r-4,5l29,48r-5,l19,48r-5,l10,43,5,38r,-4l,29,,24,,19,5,14r,-4l10,10r,-5l14,5,19,r5,xe" fillcolor="aqua" stroked="f">
              <v:path arrowok="t" o:connecttype="custom" o:connectlocs="7303,0;8824,0;10345,1984;11562,1984;13084,3969;13084,3969;14605,5556;14605,7541;14605,9525;14605,11509;14605,13494;13084,15081;13084,17066;11562,17066;10345,19050;8824,19050;7303,19050;5781,19050;4260,19050;3043,17066;3043,17066;1521,15081;1521,13494;0,11509;0,9525;0,7541;1521,5556;1521,3969;3043,3969;3043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1504" behindDoc="1" locked="0" layoutInCell="1" allowOverlap="1">
              <wp:simplePos x="0" y="0"/>
              <wp:positionH relativeFrom="column">
                <wp:posOffset>5390515</wp:posOffset>
              </wp:positionH>
              <wp:positionV relativeFrom="paragraph">
                <wp:posOffset>69215</wp:posOffset>
              </wp:positionV>
              <wp:extent cx="13335" cy="19050"/>
              <wp:effectExtent l="8890" t="2540" r="6350" b="6985"/>
              <wp:wrapNone/>
              <wp:docPr id="1893" name="Freeform 130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4" o:spid="_x0000_s1026" style="position:absolute;margin-left:424.45pt;margin-top:5.45pt;width:1.05pt;height:1.5pt;z-index:-25145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" path="m24,r5,l34,5r5,l43,10r5,l48,14r,5l48,24r,5l48,34r,4l43,43r-4,l34,48r-5,l24,48r-5,l15,48r,-5l10,43,5,38r,-4l,29,,24,,19,5,14r,-4l10,10,15,5,19,r5,xe" fillcolor="aqua" stroked="f">
              <v:path arrowok="t" o:connecttype="custom" o:connectlocs="6668,0;8057,0;9446,1984;10835,1984;11946,3969;13335,3969;13335,5556;13335,7541;13335,9525;13335,11509;13335,13494;13335,15081;11946,17066;10835,17066;9446,19050;8057,19050;6668,19050;5278,19050;4167,19050;4167,17066;2778,17066;1389,15081;1389,13494;0,11509;0,9525;0,7541;1389,5556;1389,3969;2778,3969;4167,1984;4167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60480" behindDoc="1" locked="0" layoutInCell="1" allowOverlap="1">
              <wp:simplePos x="0" y="0"/>
              <wp:positionH relativeFrom="column">
                <wp:posOffset>5418455</wp:posOffset>
              </wp:positionH>
              <wp:positionV relativeFrom="paragraph">
                <wp:posOffset>69215</wp:posOffset>
              </wp:positionV>
              <wp:extent cx="15240" cy="19050"/>
              <wp:effectExtent l="8255" t="2540" r="5080" b="6985"/>
              <wp:wrapNone/>
              <wp:docPr id="1892" name="Freeform 130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39 w 53"/>
                          <a:gd name="T5" fmla="*/ 5 h 48"/>
                          <a:gd name="T6" fmla="*/ 39 w 53"/>
                          <a:gd name="T7" fmla="*/ 5 h 48"/>
                          <a:gd name="T8" fmla="*/ 43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3 w 53"/>
                          <a:gd name="T25" fmla="*/ 43 h 48"/>
                          <a:gd name="T26" fmla="*/ 39 w 53"/>
                          <a:gd name="T27" fmla="*/ 43 h 48"/>
                          <a:gd name="T28" fmla="*/ 39 w 53"/>
                          <a:gd name="T29" fmla="*/ 48 h 48"/>
                          <a:gd name="T30" fmla="*/ 34 w 53"/>
                          <a:gd name="T31" fmla="*/ 48 h 48"/>
                          <a:gd name="T32" fmla="*/ 29 w 53"/>
                          <a:gd name="T33" fmla="*/ 48 h 48"/>
                          <a:gd name="T34" fmla="*/ 24 w 53"/>
                          <a:gd name="T35" fmla="*/ 48 h 48"/>
                          <a:gd name="T36" fmla="*/ 19 w 53"/>
                          <a:gd name="T37" fmla="*/ 48 h 48"/>
                          <a:gd name="T38" fmla="*/ 15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5 w 53"/>
                          <a:gd name="T59" fmla="*/ 5 h 48"/>
                          <a:gd name="T60" fmla="*/ 19 w 53"/>
                          <a:gd name="T61" fmla="*/ 5 h 48"/>
                          <a:gd name="T62" fmla="*/ 24 w 53"/>
                          <a:gd name="T63" fmla="*/ 0 h 48"/>
                          <a:gd name="T64" fmla="*/ 29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9" y="48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5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3" o:spid="_x0000_s1026" style="position:absolute;margin-left:426.65pt;margin-top:5.45pt;width:1.2pt;height:1.5pt;z-index:-25145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" path="m29,r5,l39,5r4,5l48,10r,4l48,19r5,5l48,29r,5l48,38r-5,5l39,43r,5l34,48r-5,l24,48r-5,l15,43r-5,l5,38r,-4l5,29,,24,5,19r,-5l5,10r5,l15,5r4,l24,r5,xe" fillcolor="aqua" stroked="f">
              <v:path arrowok="t" o:connecttype="custom" o:connectlocs="8339,0;9777,0;11214,1984;11214,1984;12365,3969;13802,3969;13802,5556;13802,7541;15240,9525;13802,11509;13802,13494;13802,15081;12365,17066;11214,17066;11214,19050;9777,19050;8339,19050;6901,19050;5463,19050;4313,17066;2875,17066;1438,15081;1438,13494;1438,11509;0,9525;1438,7541;1438,5556;1438,3969;2875,3969;4313,1984;5463,1984;6901,0;8339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9456" behindDoc="1" locked="0" layoutInCell="1" allowOverlap="1">
              <wp:simplePos x="0" y="0"/>
              <wp:positionH relativeFrom="column">
                <wp:posOffset>5447665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891" name="Freeform 130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2" o:spid="_x0000_s1026" style="position:absolute;margin-left:428.95pt;margin-top:5.45pt;width:1.1pt;height:1.5pt;z-index:-25145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" path="m24,r5,l34,5r4,l38,10r5,l43,14r5,5l48,24r,5l43,34r,4l38,43r-4,5l29,48r-5,l19,48r-5,l10,43r-5,l5,38,,34,,29,,24,,19,,14,5,10,10,5r4,l19,r5,xe" fillcolor="aqua" stroked="f">
              <v:path arrowok="t" o:connecttype="custom" o:connectlocs="6985,0;8440,0;9895,1984;11060,1984;11060,3969;12515,3969;12515,5556;13970,7541;13970,9525;13970,11509;12515,13494;12515,15081;11060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8432" behindDoc="1" locked="0" layoutInCell="1" allowOverlap="1">
              <wp:simplePos x="0" y="0"/>
              <wp:positionH relativeFrom="column">
                <wp:posOffset>5475605</wp:posOffset>
              </wp:positionH>
              <wp:positionV relativeFrom="paragraph">
                <wp:posOffset>69215</wp:posOffset>
              </wp:positionV>
              <wp:extent cx="13970" cy="19050"/>
              <wp:effectExtent l="8255" t="2540" r="6350" b="6985"/>
              <wp:wrapNone/>
              <wp:docPr id="1890" name="Freeform 130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1" o:spid="_x0000_s1026" style="position:absolute;margin-left:431.15pt;margin-top:5.45pt;width:1.1pt;height:1.5pt;z-index:-25145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" path="m24,r5,l34,5r4,l43,10r5,4l48,19r,5l48,29r,5l43,38r,5l38,43r-4,5l29,48r-5,l19,48r-5,l10,43r-5,l5,38,,34,,29,,24,,19,,14,5,10,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7408" behindDoc="1" locked="0" layoutInCell="1" allowOverlap="1">
              <wp:simplePos x="0" y="0"/>
              <wp:positionH relativeFrom="column">
                <wp:posOffset>5503545</wp:posOffset>
              </wp:positionH>
              <wp:positionV relativeFrom="paragraph">
                <wp:posOffset>69215</wp:posOffset>
              </wp:positionV>
              <wp:extent cx="13970" cy="19050"/>
              <wp:effectExtent l="7620" t="2540" r="6985" b="6985"/>
              <wp:wrapNone/>
              <wp:docPr id="1889" name="Freeform 130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300" o:spid="_x0000_s1026" style="position:absolute;margin-left:433.35pt;margin-top:5.45pt;width:1.1pt;height:1.5pt;z-index:-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" path="m24,r5,l34,5r4,l43,10r5,4l48,19r,5l48,29r,5l43,38r,5l38,43r-4,5l29,48r-5,l19,48r-5,l10,43,5,38r,-4l,29,,24,,19,5,14r,-4l10,10r,-5l14,5,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2910,17066;1455,15081;1455,13494;0,11509;0,9525;0,7541;1455,5556;1455,3969;2910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6384" behindDoc="1" locked="0" layoutInCell="1" allowOverlap="1">
              <wp:simplePos x="0" y="0"/>
              <wp:positionH relativeFrom="column">
                <wp:posOffset>5531485</wp:posOffset>
              </wp:positionH>
              <wp:positionV relativeFrom="paragraph">
                <wp:posOffset>69215</wp:posOffset>
              </wp:positionV>
              <wp:extent cx="13970" cy="19050"/>
              <wp:effectExtent l="6985" t="2540" r="7620" b="6985"/>
              <wp:wrapNone/>
              <wp:docPr id="1888" name="Freeform 129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9" o:spid="_x0000_s1026" style="position:absolute;margin-left:435.55pt;margin-top:5.45pt;width:1.1pt;height:1.5pt;z-index:-25146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5360" behindDoc="1" locked="0" layoutInCell="1" allowOverlap="1">
              <wp:simplePos x="0" y="0"/>
              <wp:positionH relativeFrom="column">
                <wp:posOffset>1945640</wp:posOffset>
              </wp:positionH>
              <wp:positionV relativeFrom="paragraph">
                <wp:posOffset>69215</wp:posOffset>
              </wp:positionV>
              <wp:extent cx="13970" cy="19050"/>
              <wp:effectExtent l="2540" t="2540" r="2540" b="6985"/>
              <wp:wrapNone/>
              <wp:docPr id="1887" name="Freeform 129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8" o:spid="_x0000_s1026" style="position:absolute;margin-left:153.2pt;margin-top:5.45pt;width:1.1pt;height:1.5pt;z-index:-25146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" path="m24,r5,l34,5r5,l43,10r5,l48,14r,5l48,24r,5l48,34r,4l43,43r-4,l34,48r-5,l24,48r-5,l15,48r,-5l10,43,5,38r,-4l,29,,24,,19,5,14r,-4l10,10,15,5,19,r5,xe" fillcolor="aqua" stroked="f">
              <v:path arrowok="t" o:connecttype="custom" o:connectlocs="6985,0;8440,0;9895,1984;11351,1984;12515,3969;13970,3969;13970,5556;13970,7541;13970,9525;13970,11509;13970,13494;13970,15081;12515,17066;11351,17066;9895,19050;8440,19050;6985,19050;5530,19050;4366,19050;4366,17066;2910,17066;1455,15081;1455,13494;0,11509;0,9525;0,7541;1455,5556;1455,3969;2910,3969;4366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4336" behindDoc="1" locked="0" layoutInCell="1" allowOverlap="1">
              <wp:simplePos x="0" y="0"/>
              <wp:positionH relativeFrom="column">
                <wp:posOffset>1975485</wp:posOffset>
              </wp:positionH>
              <wp:positionV relativeFrom="paragraph">
                <wp:posOffset>69215</wp:posOffset>
              </wp:positionV>
              <wp:extent cx="13335" cy="19050"/>
              <wp:effectExtent l="3810" t="2540" r="1905" b="6985"/>
              <wp:wrapNone/>
              <wp:docPr id="1886" name="Freeform 129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7" o:spid="_x0000_s1026" style="position:absolute;margin-left:155.55pt;margin-top:5.45pt;width:1.05pt;height:1.5pt;z-index:-25146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" path="m24,r5,l33,5r5,5l43,10r,4l48,19r,5l48,29r-5,5l43,38r-5,5l33,43r,5l29,48r-5,l19,48r-5,l9,43r-4,l,38,,34,,29,,24,,19,,14,,10r5,l9,5r5,l19,r5,xe" fillcolor="aqua" stroked="f">
              <v:path arrowok="t" o:connecttype="custom" o:connectlocs="6668,0;8057,0;9168,1984;9168,1984;10557,3969;11946,3969;11946,5556;13335,7541;13335,9525;13335,11509;11946,13494;11946,15081;10557,17066;9168,17066;9168,19050;8057,19050;6668,19050;5278,19050;3889,19050;2500,17066;1389,17066;0,15081;0,13494;0,11509;0,9525;0,7541;0,5556;0,3969;1389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3312" behindDoc="1" locked="0" layoutInCell="1" allowOverlap="1">
              <wp:simplePos x="0" y="0"/>
              <wp:positionH relativeFrom="column">
                <wp:posOffset>2003425</wp:posOffset>
              </wp:positionH>
              <wp:positionV relativeFrom="paragraph">
                <wp:posOffset>69215</wp:posOffset>
              </wp:positionV>
              <wp:extent cx="13970" cy="19050"/>
              <wp:effectExtent l="3175" t="2540" r="1905" b="6985"/>
              <wp:wrapNone/>
              <wp:docPr id="1885" name="Freeform 129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6" o:spid="_x0000_s1026" style="position:absolute;margin-left:157.75pt;margin-top:5.45pt;width:1.1pt;height:1.5pt;z-index:-25146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" path="m24,r5,l33,5r5,l38,10r5,l43,14r5,5l48,24r,5l43,34r,4l38,43r-5,5l29,48r-5,l19,48r-5,l9,43r-4,l5,38,,34,,29,,24,,19,,14,5,10,9,5r5,l19,r5,xe" fillcolor="aqua" stroked="f">
              <v:path arrowok="t" o:connecttype="custom" o:connectlocs="6985,0;8440,0;9604,1984;11060,1984;11060,3969;12515,3969;12515,5556;13970,7541;13970,9525;13970,11509;12515,13494;12515,15081;11060,17066;11060,17066;9604,19050;8440,19050;6985,19050;5530,19050;4075,19050;2619,17066;1455,17066;1455,15081;0,13494;0,11509;0,9525;0,7541;0,5556;1455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2288" behindDoc="1" locked="0" layoutInCell="1" allowOverlap="1">
              <wp:simplePos x="0" y="0"/>
              <wp:positionH relativeFrom="column">
                <wp:posOffset>2030730</wp:posOffset>
              </wp:positionH>
              <wp:positionV relativeFrom="paragraph">
                <wp:posOffset>69215</wp:posOffset>
              </wp:positionV>
              <wp:extent cx="14605" cy="19050"/>
              <wp:effectExtent l="1905" t="2540" r="2540" b="6985"/>
              <wp:wrapNone/>
              <wp:docPr id="1884" name="Freeform 129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5" o:spid="_x0000_s1026" style="position:absolute;margin-left:159.9pt;margin-top:5.45pt;width:1.15pt;height:1.5pt;z-index:-25146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" path="m24,r5,l33,5r5,l43,10r5,4l48,19r,5l48,29r,5l43,38r,5l38,43r-5,5l29,48r-5,l19,48r-5,l9,43r-4,l5,38,,34,,29,,24,,19,,14,5,10,9,5r5,l19,r5,xe" fillcolor="aqua" stroked="f">
              <v:path arrowok="t" o:connecttype="custom" o:connectlocs="7303,0;8824,0;10041,1984;11562,1984;13084,3969;13084,3969;14605,5556;14605,7541;14605,9525;14605,11509;14605,13494;13084,15081;13084,17066;11562,17066;10041,19050;8824,19050;7303,19050;5781,19050;4260,19050;2738,17066;1521,17066;1521,15081;0,13494;0,11509;0,9525;0,7541;0,5556;1521,3969;1521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1264" behindDoc="1" locked="0" layoutInCell="1" allowOverlap="1">
              <wp:simplePos x="0" y="0"/>
              <wp:positionH relativeFrom="column">
                <wp:posOffset>2059305</wp:posOffset>
              </wp:positionH>
              <wp:positionV relativeFrom="paragraph">
                <wp:posOffset>69215</wp:posOffset>
              </wp:positionV>
              <wp:extent cx="13335" cy="19050"/>
              <wp:effectExtent l="1905" t="2540" r="3810" b="6985"/>
              <wp:wrapNone/>
              <wp:docPr id="1883" name="Freeform 129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4" o:spid="_x0000_s1026" style="position:absolute;margin-left:162.15pt;margin-top:5.45pt;width:1.05pt;height:1.5pt;z-index:-25146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" path="m24,r5,l33,5r5,l43,10r5,4l48,19r,5l48,29r,5l43,38r,5l38,43r-5,5l29,48r-5,l19,48r-5,l9,43,5,38r,-4l,29,,24,,19,5,14r,-4l9,10,9,5r5,l19,r5,xe" fillcolor="aqua" stroked="f">
              <v:path arrowok="t" o:connecttype="custom" o:connectlocs="6668,0;8057,0;9168,1984;10557,1984;11946,3969;11946,3969;13335,5556;13335,7541;13335,9525;13335,11509;13335,13494;11946,15081;11946,17066;10557,17066;9168,19050;8057,19050;6668,19050;5278,19050;3889,19050;2500,17066;2500,17066;1389,15081;1389,13494;0,11509;0,9525;0,7541;1389,5556;1389,3969;2500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50240" behindDoc="1" locked="0" layoutInCell="1" allowOverlap="1">
              <wp:simplePos x="0" y="0"/>
              <wp:positionH relativeFrom="column">
                <wp:posOffset>2087245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882" name="Freeform 129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3" o:spid="_x0000_s1026" style="position:absolute;margin-left:164.35pt;margin-top:5.45pt;width:1.1pt;height:1.5pt;z-index:-25146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9216" behindDoc="1" locked="0" layoutInCell="1" allowOverlap="1">
              <wp:simplePos x="0" y="0"/>
              <wp:positionH relativeFrom="column">
                <wp:posOffset>2116455</wp:posOffset>
              </wp:positionH>
              <wp:positionV relativeFrom="paragraph">
                <wp:posOffset>69215</wp:posOffset>
              </wp:positionV>
              <wp:extent cx="13335" cy="19050"/>
              <wp:effectExtent l="1905" t="2540" r="3810" b="6985"/>
              <wp:wrapNone/>
              <wp:docPr id="1881" name="Freeform 129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2" o:spid="_x0000_s1026" style="position:absolute;margin-left:166.65pt;margin-top:5.45pt;width:1.05pt;height:1.5pt;z-index:-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" path="m24,r5,l34,5r5,5l44,10r,4l48,19r,5l48,29r-4,5l44,38r-5,5l34,43r,5l29,48r-5,l20,48r-5,l10,43r-5,l,38,,34,,29,,24,,19,,14,,10r5,l10,5r5,l20,r4,xe" fillcolor="aqua" stroked="f">
              <v:path arrowok="t" o:connecttype="custom" o:connectlocs="6668,0;8057,0;9446,1984;9446,1984;10835,3969;12224,3969;12224,5556;13335,7541;13335,9525;13335,11509;12224,13494;12224,15081;10835,17066;9446,17066;9446,19050;8057,19050;6668,19050;5556,19050;4167,19050;2778,17066;1389,17066;0,15081;0,13494;0,11509;0,9525;0,7541;0,5556;0,3969;1389,3969;2778,1984;4167,1984;5556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8192" behindDoc="1" locked="0" layoutInCell="1" allowOverlap="1">
              <wp:simplePos x="0" y="0"/>
              <wp:positionH relativeFrom="column">
                <wp:posOffset>2144395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880" name="Freeform 129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1" o:spid="_x0000_s1026" style="position:absolute;margin-left:168.85pt;margin-top:5.45pt;width:1.1pt;height:1.5pt;z-index:-25146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" path="m24,r5,l34,5r5,l39,10r5,l44,14r4,5l48,24r,5l44,34r,4l39,43r-5,5l29,48r-5,l20,48r-5,l10,43r-5,l5,38,,34,,29,,24,,19,,14,5,10,10,5r5,l20,r4,xe" fillcolor="aqua" stroked="f">
              <v:path arrowok="t" o:connecttype="custom" o:connectlocs="6985,0;8440,0;9895,1984;11351,1984;11351,3969;12806,3969;12806,5556;13970,7541;13970,9525;13970,11509;12806,13494;12806,15081;11351,17066;11351,17066;9895,19050;8440,19050;6985,19050;5821,19050;4366,19050;2910,17066;1455,17066;1455,15081;0,13494;0,11509;0,9525;0,7541;0,5556;1455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7168" behindDoc="1" locked="0" layoutInCell="1" allowOverlap="1">
              <wp:simplePos x="0" y="0"/>
              <wp:positionH relativeFrom="column">
                <wp:posOffset>2171700</wp:posOffset>
              </wp:positionH>
              <wp:positionV relativeFrom="paragraph">
                <wp:posOffset>69215</wp:posOffset>
              </wp:positionV>
              <wp:extent cx="14605" cy="19050"/>
              <wp:effectExtent l="0" t="2540" r="4445" b="6985"/>
              <wp:wrapNone/>
              <wp:docPr id="1879" name="Freeform 129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90" o:spid="_x0000_s1026" style="position:absolute;margin-left:171pt;margin-top:5.45pt;width:1.15pt;height:1.5pt;z-index:-25146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" path="m24,r5,l34,5r5,l44,10r4,4l48,19r,5l48,29r,5l44,38r,5l39,43r-5,5l29,48r-5,l20,48r-5,l10,43r-5,l5,38,,34,,29,,24,,19,,14,5,10,10,5r5,l20,r4,xe" fillcolor="aqua" stroked="f">
              <v:path arrowok="t" o:connecttype="custom" o:connectlocs="7303,0;8824,0;10345,1984;11867,1984;13388,3969;13388,3969;14605,5556;14605,7541;14605,9525;14605,11509;14605,13494;13388,15081;13388,17066;11867,17066;10345,19050;8824,19050;7303,19050;6085,19050;4564,19050;3043,17066;1521,17066;1521,15081;0,13494;0,11509;0,9525;0,7541;0,5556;1521,3969;1521,3969;3043,1984;4564,1984;6085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6144" behindDoc="1" locked="0" layoutInCell="1" allowOverlap="1">
              <wp:simplePos x="0" y="0"/>
              <wp:positionH relativeFrom="column">
                <wp:posOffset>2200275</wp:posOffset>
              </wp:positionH>
              <wp:positionV relativeFrom="paragraph">
                <wp:posOffset>69215</wp:posOffset>
              </wp:positionV>
              <wp:extent cx="13335" cy="19050"/>
              <wp:effectExtent l="0" t="2540" r="5715" b="6985"/>
              <wp:wrapNone/>
              <wp:docPr id="1878" name="Freeform 128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9" o:spid="_x0000_s1026" style="position:absolute;margin-left:173.25pt;margin-top:5.45pt;width:1.05pt;height:1.5pt;z-index:-25147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" path="m24,r5,l34,5r5,l44,10r4,4l48,19r,5l48,29r,5l44,38r,5l39,43r-5,5l29,48r-5,l20,48r-5,l10,43,5,38r,-4l,29,,24,,19,5,14r,-4l10,10r,-5l15,5,20,r4,xe" fillcolor="aqua" stroked="f">
              <v:path arrowok="t" o:connecttype="custom" o:connectlocs="6668,0;8057,0;9446,1984;10835,1984;12224,3969;12224,3969;13335,5556;13335,7541;13335,9525;13335,11509;13335,13494;12224,15081;12224,17066;10835,17066;9446,19050;8057,19050;6668,19050;5556,19050;4167,19050;2778,17066;2778,17066;1389,15081;1389,13494;0,11509;0,9525;0,7541;1389,5556;1389,3969;2778,3969;2778,1984;4167,1984;5556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5120" behindDoc="1" locked="0" layoutInCell="1" allowOverlap="1">
              <wp:simplePos x="0" y="0"/>
              <wp:positionH relativeFrom="column">
                <wp:posOffset>2228215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877" name="Freeform 128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8" o:spid="_x0000_s1026" style="position:absolute;margin-left:175.45pt;margin-top:5.45pt;width:1.1pt;height:1.5pt;z-index:-25147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" path="m24,r5,l34,5r5,l43,10r5,l48,14r,5l48,24r,5l48,34r,4l43,43r-4,l34,48r-5,l24,48r-4,l15,48r,-5l10,43,5,38r,-4l,29,,24,,19,5,14r,-4l10,10,15,5,20,r4,xe" fillcolor="aqua" stroked="f">
              <v:path arrowok="t" o:connecttype="custom" o:connectlocs="6985,0;8440,0;9895,1984;11351,1984;12515,3969;13970,3969;13970,5556;13970,7541;13970,9525;13970,11509;13970,13494;13970,15081;12515,17066;11351,17066;9895,19050;8440,19050;6985,19050;5821,19050;4366,19050;4366,17066;2910,17066;1455,15081;1455,13494;0,11509;0,9525;0,7541;1455,5556;1455,3969;2910,3969;4366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4096" behindDoc="1" locked="0" layoutInCell="1" allowOverlap="1">
              <wp:simplePos x="0" y="0"/>
              <wp:positionH relativeFrom="column">
                <wp:posOffset>2257425</wp:posOffset>
              </wp:positionH>
              <wp:positionV relativeFrom="paragraph">
                <wp:posOffset>69215</wp:posOffset>
              </wp:positionV>
              <wp:extent cx="13970" cy="19050"/>
              <wp:effectExtent l="0" t="2540" r="5080" b="6985"/>
              <wp:wrapNone/>
              <wp:docPr id="1876" name="Freeform 128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7" o:spid="_x0000_s1026" style="position:absolute;margin-left:177.75pt;margin-top:5.45pt;width:1.1pt;height:1.5pt;z-index:-2514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" path="m24,r5,l34,5r4,5l43,10r,4l48,19r,5l48,29r-5,5l43,38r-5,5l34,43r,5l29,48r-5,l19,48r-5,l10,43r-5,l,38,,34,,29,,24,,19,,14,,10r5,l10,5r4,l19,r5,xe" fillcolor="aqua" stroked="f">
              <v:path arrowok="t" o:connecttype="custom" o:connectlocs="6985,0;8440,0;9895,1984;9895,1984;11060,3969;12515,3969;12515,5556;13970,7541;13970,9525;13970,11509;12515,13494;12515,15081;11060,17066;9895,17066;9895,19050;8440,19050;6985,19050;5530,19050;4075,19050;2910,17066;1455,17066;0,15081;0,13494;0,11509;0,9525;0,7541;0,5556;0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3072" behindDoc="1" locked="0" layoutInCell="1" allowOverlap="1">
              <wp:simplePos x="0" y="0"/>
              <wp:positionH relativeFrom="column">
                <wp:posOffset>2285365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875" name="Freeform 128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6" o:spid="_x0000_s1026" style="position:absolute;margin-left:179.95pt;margin-top:5.45pt;width:1.1pt;height:1.5pt;z-index:-2514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" path="m24,r5,l34,5r4,l38,10r5,l43,14r5,5l48,24r,5l43,34r,4l38,43r-4,5l29,48r-5,l19,48r-5,l10,43r-5,l5,38,,34,,29,,24,,19,,14,5,10,10,5r4,l19,r5,xe" fillcolor="aqua" stroked="f">
              <v:path arrowok="t" o:connecttype="custom" o:connectlocs="6985,0;8440,0;9895,1984;11060,1984;11060,3969;12515,3969;12515,5556;13970,7541;13970,9525;13970,11509;12515,13494;12515,15081;11060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2048" behindDoc="1" locked="0" layoutInCell="1" allowOverlap="1">
              <wp:simplePos x="0" y="0"/>
              <wp:positionH relativeFrom="column">
                <wp:posOffset>2313305</wp:posOffset>
              </wp:positionH>
              <wp:positionV relativeFrom="paragraph">
                <wp:posOffset>69215</wp:posOffset>
              </wp:positionV>
              <wp:extent cx="13970" cy="19050"/>
              <wp:effectExtent l="8255" t="2540" r="6350" b="6985"/>
              <wp:wrapNone/>
              <wp:docPr id="1874" name="Freeform 128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5" o:spid="_x0000_s1026" style="position:absolute;margin-left:182.15pt;margin-top:5.45pt;width:1.1pt;height:1.5pt;z-index:-2514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" path="m24,r5,l34,5r4,l43,10r5,4l48,19r,5l48,29r,5l43,38r,5l38,43r-4,5l29,48r-5,l19,48r-5,l10,43r-5,l5,38,,34,,29,,24,,19,,14,5,10,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1024" behindDoc="1" locked="0" layoutInCell="1" allowOverlap="1">
              <wp:simplePos x="0" y="0"/>
              <wp:positionH relativeFrom="column">
                <wp:posOffset>2341245</wp:posOffset>
              </wp:positionH>
              <wp:positionV relativeFrom="paragraph">
                <wp:posOffset>69215</wp:posOffset>
              </wp:positionV>
              <wp:extent cx="13970" cy="19050"/>
              <wp:effectExtent l="7620" t="2540" r="6985" b="6985"/>
              <wp:wrapNone/>
              <wp:docPr id="1873" name="Freeform 128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4" o:spid="_x0000_s1026" style="position:absolute;margin-left:184.35pt;margin-top:5.45pt;width:1.1pt;height:1.5pt;z-index:-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" path="m24,r5,l34,5r4,l43,10r5,4l48,19r,5l48,29r,5l43,38r,5l38,43r-4,5l29,48r-5,l19,48r-5,l10,43,5,38r,-4l,29,,24,,19,5,14r,-4l10,10r,-5l14,5,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2910,17066;1455,15081;1455,13494;0,11509;0,9525;0,7541;1455,5556;1455,3969;2910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40000" behindDoc="1" locked="0" layoutInCell="1" allowOverlap="1">
              <wp:simplePos x="0" y="0"/>
              <wp:positionH relativeFrom="column">
                <wp:posOffset>2367915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872" name="Freeform 128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3" o:spid="_x0000_s1026" style="position:absolute;margin-left:186.45pt;margin-top:5.45pt;width:1.1pt;height:1.5pt;z-index:-2514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" path="m24,r5,l34,5r5,l43,10r5,l48,14r,5l48,24r,5l48,34r,4l43,43r-4,l34,48r-5,l24,48r-5,l15,48r,-5l10,43,5,38r,-4l,29,,24,,19,5,14r,-4l10,10,15,5,19,r5,xe" fillcolor="aqua" stroked="f">
              <v:path arrowok="t" o:connecttype="custom" o:connectlocs="6985,0;8440,0;9895,1984;11351,1984;12515,3969;13970,3969;13970,5556;13970,7541;13970,9525;13970,11509;13970,13494;13970,15081;12515,17066;11351,17066;9895,19050;8440,19050;6985,19050;5530,19050;4366,19050;4366,17066;2910,17066;1455,15081;1455,13494;0,11509;0,9525;0,7541;1455,5556;1455,3969;2910,3969;4366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8976" behindDoc="1" locked="0" layoutInCell="1" allowOverlap="1">
              <wp:simplePos x="0" y="0"/>
              <wp:positionH relativeFrom="column">
                <wp:posOffset>2538730</wp:posOffset>
              </wp:positionH>
              <wp:positionV relativeFrom="paragraph">
                <wp:posOffset>69215</wp:posOffset>
              </wp:positionV>
              <wp:extent cx="13335" cy="19050"/>
              <wp:effectExtent l="5080" t="2540" r="635" b="6985"/>
              <wp:wrapNone/>
              <wp:docPr id="1871" name="Freeform 128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2" o:spid="_x0000_s1026" style="position:absolute;margin-left:199.9pt;margin-top:5.45pt;width:1.05pt;height:1.5pt;z-index:-2514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" path="m24,r4,l33,5r5,l38,10r5,l43,14r5,5l48,24r,5l43,34r,4l38,43r-5,5l28,48r-4,l19,48r-5,l9,43r-5,l4,38,,34,,29,,24,,19,,14,4,10,9,5r5,l19,r5,xe" fillcolor="aqua" stroked="f">
              <v:path arrowok="t" o:connecttype="custom" o:connectlocs="6668,0;7779,0;9168,1984;10557,1984;10557,3969;11946,3969;11946,5556;13335,7541;13335,9525;13335,11509;11946,13494;11946,15081;10557,17066;10557,17066;9168,19050;7779,19050;6668,19050;5278,19050;3889,19050;2500,17066;1111,17066;1111,15081;0,13494;0,11509;0,9525;0,7541;0,5556;1111,3969;1111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7952" behindDoc="1" locked="0" layoutInCell="1" allowOverlap="1">
              <wp:simplePos x="0" y="0"/>
              <wp:positionH relativeFrom="column">
                <wp:posOffset>2395855</wp:posOffset>
              </wp:positionH>
              <wp:positionV relativeFrom="paragraph">
                <wp:posOffset>69215</wp:posOffset>
              </wp:positionV>
              <wp:extent cx="15240" cy="19050"/>
              <wp:effectExtent l="5080" t="2540" r="8255" b="6985"/>
              <wp:wrapNone/>
              <wp:docPr id="1870" name="Freeform 128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39 w 53"/>
                          <a:gd name="T5" fmla="*/ 5 h 48"/>
                          <a:gd name="T6" fmla="*/ 39 w 53"/>
                          <a:gd name="T7" fmla="*/ 5 h 48"/>
                          <a:gd name="T8" fmla="*/ 43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3 w 53"/>
                          <a:gd name="T25" fmla="*/ 43 h 48"/>
                          <a:gd name="T26" fmla="*/ 39 w 53"/>
                          <a:gd name="T27" fmla="*/ 43 h 48"/>
                          <a:gd name="T28" fmla="*/ 39 w 53"/>
                          <a:gd name="T29" fmla="*/ 48 h 48"/>
                          <a:gd name="T30" fmla="*/ 34 w 53"/>
                          <a:gd name="T31" fmla="*/ 48 h 48"/>
                          <a:gd name="T32" fmla="*/ 29 w 53"/>
                          <a:gd name="T33" fmla="*/ 48 h 48"/>
                          <a:gd name="T34" fmla="*/ 24 w 53"/>
                          <a:gd name="T35" fmla="*/ 48 h 48"/>
                          <a:gd name="T36" fmla="*/ 19 w 53"/>
                          <a:gd name="T37" fmla="*/ 48 h 48"/>
                          <a:gd name="T38" fmla="*/ 15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5 w 53"/>
                          <a:gd name="T59" fmla="*/ 5 h 48"/>
                          <a:gd name="T60" fmla="*/ 19 w 53"/>
                          <a:gd name="T61" fmla="*/ 5 h 48"/>
                          <a:gd name="T62" fmla="*/ 24 w 53"/>
                          <a:gd name="T63" fmla="*/ 0 h 48"/>
                          <a:gd name="T64" fmla="*/ 29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9" y="48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5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1" o:spid="_x0000_s1026" style="position:absolute;margin-left:188.65pt;margin-top:5.45pt;width:1.2pt;height:1.5pt;z-index:-2514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" path="m29,r5,l39,5r4,5l48,10r,4l48,19r5,5l48,29r,5l48,38r-5,5l39,43r,5l34,48r-5,l24,48r-5,l15,43r-5,l5,38r,-4l5,29,,24,5,19r,-5l5,10r5,l15,5r4,l24,r5,xe" fillcolor="aqua" stroked="f">
              <v:path arrowok="t" o:connecttype="custom" o:connectlocs="8339,0;9777,0;11214,1984;11214,1984;12365,3969;13802,3969;13802,5556;13802,7541;15240,9525;13802,11509;13802,13494;13802,15081;12365,17066;11214,17066;11214,19050;9777,19050;8339,19050;6901,19050;5463,19050;4313,17066;2875,17066;1438,15081;1438,13494;1438,11509;0,9525;1438,7541;1438,5556;1438,3969;2875,3969;4313,1984;5463,1984;6901,0;8339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6928" behindDoc="1" locked="0" layoutInCell="1" allowOverlap="1">
              <wp:simplePos x="0" y="0"/>
              <wp:positionH relativeFrom="column">
                <wp:posOffset>2566670</wp:posOffset>
              </wp:positionH>
              <wp:positionV relativeFrom="paragraph">
                <wp:posOffset>69215</wp:posOffset>
              </wp:positionV>
              <wp:extent cx="13970" cy="19050"/>
              <wp:effectExtent l="4445" t="2540" r="635" b="6985"/>
              <wp:wrapNone/>
              <wp:docPr id="1869" name="Freeform 128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80" o:spid="_x0000_s1026" style="position:absolute;margin-left:202.1pt;margin-top:5.45pt;width:1.1pt;height:1.5pt;z-index:-2514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" path="m24,r4,l33,5r5,l38,10r5,l48,14r,5l48,24r,5l48,34r-5,4l38,43r-5,5l28,48r-4,l19,48r-5,l9,43r-5,l4,38,,34,,29,,24,,19,,14,4,10,9,5r5,l19,r5,xe" fillcolor="aqua" stroked="f">
              <v:path arrowok="t" o:connecttype="custom" o:connectlocs="6985,0;8149,0;9604,1984;11060,1984;11060,3969;12515,3969;13970,5556;13970,7541;13970,9525;13970,11509;13970,13494;12515,15081;11060,17066;11060,17066;9604,19050;8149,19050;6985,19050;5530,19050;4075,19050;2619,17066;1164,17066;1164,15081;0,13494;0,11509;0,9525;0,7541;0,5556;1164,3969;1164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5904" behindDoc="1" locked="0" layoutInCell="1" allowOverlap="1">
              <wp:simplePos x="0" y="0"/>
              <wp:positionH relativeFrom="column">
                <wp:posOffset>2425065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868" name="Freeform 127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9" o:spid="_x0000_s1026" style="position:absolute;margin-left:190.95pt;margin-top:5.45pt;width:1.1pt;height:1.5pt;z-index:-2514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" path="m24,r5,l34,5r4,l38,10r5,l43,14r5,5l48,24r,5l43,34r,4l38,43r-4,5l29,48r-5,l19,48r-5,l10,43r-5,l5,38,,34,,29,,24,,19,,14,5,10,10,5r4,l19,r5,xe" fillcolor="aqua" stroked="f">
              <v:path arrowok="t" o:connecttype="custom" o:connectlocs="6985,0;8440,0;9895,1984;11060,1984;11060,3969;12515,3969;12515,5556;13970,7541;13970,9525;13970,11509;12515,13494;12515,15081;11060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4880" behindDoc="1" locked="0" layoutInCell="1" allowOverlap="1">
              <wp:simplePos x="0" y="0"/>
              <wp:positionH relativeFrom="column">
                <wp:posOffset>2594610</wp:posOffset>
              </wp:positionH>
              <wp:positionV relativeFrom="paragraph">
                <wp:posOffset>69215</wp:posOffset>
              </wp:positionV>
              <wp:extent cx="13970" cy="19050"/>
              <wp:effectExtent l="3810" t="2540" r="1270" b="6985"/>
              <wp:wrapNone/>
              <wp:docPr id="1867" name="Freeform 127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8" o:spid="_x0000_s1026" style="position:absolute;margin-left:204.3pt;margin-top:5.45pt;width:1.1pt;height:1.5pt;z-index:-2514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" path="m24,r4,l33,5r5,l43,10r5,4l48,19r,5l48,29r,5l43,38r,5l38,43r-5,5l28,48r-4,l19,48r-5,l9,43,4,38,,34,,29,,24,,19,,14,4,10r5,l9,5r5,l19,r5,xe" fillcolor="aqua" stroked="f">
              <v:path arrowok="t" o:connecttype="custom" o:connectlocs="6985,0;8149,0;9604,1984;11060,1984;12515,3969;12515,3969;13970,5556;13970,7541;13970,9525;13970,11509;13970,13494;12515,15081;12515,17066;11060,17066;9604,19050;8149,19050;6985,19050;5530,19050;4075,19050;2619,17066;2619,17066;1164,15081;0,13494;0,11509;0,9525;0,7541;0,5556;1164,3969;2619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3856" behindDoc="1" locked="0" layoutInCell="1" allowOverlap="1">
              <wp:simplePos x="0" y="0"/>
              <wp:positionH relativeFrom="column">
                <wp:posOffset>2453640</wp:posOffset>
              </wp:positionH>
              <wp:positionV relativeFrom="paragraph">
                <wp:posOffset>69215</wp:posOffset>
              </wp:positionV>
              <wp:extent cx="13335" cy="19050"/>
              <wp:effectExtent l="5715" t="2540" r="0" b="6985"/>
              <wp:wrapNone/>
              <wp:docPr id="1866" name="Freeform 127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7" o:spid="_x0000_s1026" style="position:absolute;margin-left:193.2pt;margin-top:5.45pt;width:1.05pt;height:1.5pt;z-index:-2514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" path="m24,r5,l34,5r4,l43,10r5,4l48,19r,5l48,29r,5l43,38r,5l38,43r-4,5l29,48r-5,l19,48r-5,l10,43r-5,l5,38,,34,,29,,24,,19,,14,5,10,10,5r4,l19,r5,xe" fillcolor="aqua" stroked="f">
              <v:path arrowok="t" o:connecttype="custom" o:connectlocs="6668,0;8057,0;9446,1984;10557,1984;11946,3969;11946,3969;13335,5556;13335,7541;13335,9525;13335,11509;13335,13494;11946,15081;11946,17066;10557,17066;9446,19050;8057,19050;6668,19050;5278,19050;3889,19050;2778,17066;1389,17066;1389,15081;0,13494;0,11509;0,9525;0,7541;0,5556;1389,3969;1389,3969;2778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2832" behindDoc="1" locked="0" layoutInCell="1" allowOverlap="1">
              <wp:simplePos x="0" y="0"/>
              <wp:positionH relativeFrom="column">
                <wp:posOffset>2622550</wp:posOffset>
              </wp:positionH>
              <wp:positionV relativeFrom="paragraph">
                <wp:posOffset>69215</wp:posOffset>
              </wp:positionV>
              <wp:extent cx="13970" cy="19050"/>
              <wp:effectExtent l="3175" t="2540" r="1905" b="6985"/>
              <wp:wrapNone/>
              <wp:docPr id="1865" name="Freeform 127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4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4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4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4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6" o:spid="_x0000_s1026" style="position:absolute;margin-left:206.5pt;margin-top:5.45pt;width:1.1pt;height:1.5pt;z-index:-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+Qr4g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" path="m24,r4,l33,5r5,l43,10r5,l48,14r,5l48,24r,5l48,34r,4l43,43r-5,l33,48r-5,l24,48r-5,l14,48r,-5l9,43,4,38r,-4l,29,,24,,19,4,14r,-4l9,10,14,5,19,r5,xe" fillcolor="aqua" stroked="f">
              <v:path arrowok="t" o:connecttype="custom" o:connectlocs="6985,0;8149,0;9604,1984;11060,1984;12515,3969;13970,3969;13970,5556;13970,7541;13970,9525;13970,11509;13970,13494;13970,15081;12515,17066;11060,17066;9604,19050;8149,19050;6985,19050;5530,19050;4075,19050;4075,17066;2619,17066;1164,15081;1164,13494;0,11509;0,9525;0,7541;1164,5556;1164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1808" behindDoc="1" locked="0" layoutInCell="1" allowOverlap="1">
              <wp:simplePos x="0" y="0"/>
              <wp:positionH relativeFrom="column">
                <wp:posOffset>2480945</wp:posOffset>
              </wp:positionH>
              <wp:positionV relativeFrom="paragraph">
                <wp:posOffset>69215</wp:posOffset>
              </wp:positionV>
              <wp:extent cx="14605" cy="19050"/>
              <wp:effectExtent l="4445" t="2540" r="0" b="6985"/>
              <wp:wrapNone/>
              <wp:docPr id="1864" name="Freeform 127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5" o:spid="_x0000_s1026" style="position:absolute;margin-left:195.35pt;margin-top:5.45pt;width:1.15pt;height:1.5pt;z-index:-2514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" path="m24,r5,l34,5r4,l43,10r5,4l48,19r,5l48,29r,5l43,38r,5l38,43r-4,5l29,48r-5,l19,48r-5,l10,43,5,38r,-4l,29,,24,,19,5,14r,-4l10,10r,-5l14,5,19,r5,xe" fillcolor="aqua" stroked="f">
              <v:path arrowok="t" o:connecttype="custom" o:connectlocs="7303,0;8824,0;10345,1984;11562,1984;13084,3969;13084,3969;14605,5556;14605,7541;14605,9525;14605,11509;14605,13494;13084,15081;13084,17066;11562,17066;10345,19050;8824,19050;7303,19050;5781,19050;4260,19050;3043,17066;3043,17066;1521,15081;1521,13494;0,11509;0,9525;0,7541;1521,5556;1521,3969;3043,3969;3043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30784" behindDoc="1" locked="0" layoutInCell="1" allowOverlap="1">
              <wp:simplePos x="0" y="0"/>
              <wp:positionH relativeFrom="column">
                <wp:posOffset>2649855</wp:posOffset>
              </wp:positionH>
              <wp:positionV relativeFrom="paragraph">
                <wp:posOffset>69215</wp:posOffset>
              </wp:positionV>
              <wp:extent cx="15875" cy="19050"/>
              <wp:effectExtent l="1905" t="2540" r="1270" b="6985"/>
              <wp:wrapNone/>
              <wp:docPr id="1863" name="Freeform 127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875" cy="1905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39 w 53"/>
                          <a:gd name="T5" fmla="*/ 5 h 48"/>
                          <a:gd name="T6" fmla="*/ 39 w 53"/>
                          <a:gd name="T7" fmla="*/ 5 h 48"/>
                          <a:gd name="T8" fmla="*/ 44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4 w 53"/>
                          <a:gd name="T25" fmla="*/ 43 h 48"/>
                          <a:gd name="T26" fmla="*/ 39 w 53"/>
                          <a:gd name="T27" fmla="*/ 43 h 48"/>
                          <a:gd name="T28" fmla="*/ 39 w 53"/>
                          <a:gd name="T29" fmla="*/ 48 h 48"/>
                          <a:gd name="T30" fmla="*/ 34 w 53"/>
                          <a:gd name="T31" fmla="*/ 48 h 48"/>
                          <a:gd name="T32" fmla="*/ 29 w 53"/>
                          <a:gd name="T33" fmla="*/ 48 h 48"/>
                          <a:gd name="T34" fmla="*/ 24 w 53"/>
                          <a:gd name="T35" fmla="*/ 48 h 48"/>
                          <a:gd name="T36" fmla="*/ 20 w 53"/>
                          <a:gd name="T37" fmla="*/ 48 h 48"/>
                          <a:gd name="T38" fmla="*/ 15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5 w 53"/>
                          <a:gd name="T59" fmla="*/ 5 h 48"/>
                          <a:gd name="T60" fmla="*/ 20 w 53"/>
                          <a:gd name="T61" fmla="*/ 5 h 48"/>
                          <a:gd name="T62" fmla="*/ 24 w 53"/>
                          <a:gd name="T63" fmla="*/ 0 h 48"/>
                          <a:gd name="T64" fmla="*/ 29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9" y="48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0" y="5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4" o:spid="_x0000_s1026" style="position:absolute;margin-left:208.65pt;margin-top:5.45pt;width:1.25pt;height:1.5pt;z-index:-2514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" path="m29,r5,l39,5r5,5l48,10r,4l48,19r5,5l48,29r,5l48,38r-4,5l39,43r,5l34,48r-5,l24,48r-4,l15,43r-5,l5,38r,-4l5,29,,24,5,19r,-5l5,10r5,l15,5r5,l24,r5,xe" fillcolor="aqua" stroked="f">
              <v:path arrowok="t" o:connecttype="custom" o:connectlocs="8686,0;10184,0;11682,1984;11682,1984;13179,3969;14377,3969;14377,5556;14377,7541;15875,9525;14377,11509;14377,13494;14377,15081;13179,17066;11682,17066;11682,19050;10184,19050;8686,19050;7189,19050;5991,19050;4493,17066;2995,17066;1498,15081;1498,13494;1498,11509;0,9525;1498,7541;1498,5556;1498,3969;2995,3969;4493,1984;5991,1984;7189,0;8686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9760" behindDoc="1" locked="0" layoutInCell="1" allowOverlap="1">
              <wp:simplePos x="0" y="0"/>
              <wp:positionH relativeFrom="column">
                <wp:posOffset>2508885</wp:posOffset>
              </wp:positionH>
              <wp:positionV relativeFrom="paragraph">
                <wp:posOffset>69215</wp:posOffset>
              </wp:positionV>
              <wp:extent cx="13970" cy="19050"/>
              <wp:effectExtent l="3810" t="2540" r="1270" b="6985"/>
              <wp:wrapNone/>
              <wp:docPr id="1862" name="Freeform 127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3" o:spid="_x0000_s1026" style="position:absolute;margin-left:197.55pt;margin-top:5.45pt;width:1.1pt;height:1.5pt;z-index:-2514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Nk24w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8736" behindDoc="1" locked="0" layoutInCell="1" allowOverlap="1">
              <wp:simplePos x="0" y="0"/>
              <wp:positionH relativeFrom="column">
                <wp:posOffset>2679700</wp:posOffset>
              </wp:positionH>
              <wp:positionV relativeFrom="paragraph">
                <wp:posOffset>69215</wp:posOffset>
              </wp:positionV>
              <wp:extent cx="13335" cy="19050"/>
              <wp:effectExtent l="3175" t="2540" r="2540" b="6985"/>
              <wp:wrapNone/>
              <wp:docPr id="1861" name="Freeform 127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2" o:spid="_x0000_s1026" style="position:absolute;margin-left:211pt;margin-top:5.45pt;width:1.05pt;height:1.5pt;z-index:-25148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" path="m24,r5,l34,5r5,l39,10r4,l43,14r5,5l48,24r,5l43,34r,4l39,43r-5,5l29,48r-5,l19,48r-4,l10,43r-5,l5,38,,34,,29,,24,,19,,14,5,10,10,5r5,l19,r5,xe" fillcolor="aqua" stroked="f">
              <v:path arrowok="t" o:connecttype="custom" o:connectlocs="6668,0;8057,0;9446,1984;10835,1984;10835,3969;11946,3969;11946,5556;13335,7541;13335,9525;13335,11509;11946,13494;11946,15081;10835,17066;10835,17066;9446,19050;8057,19050;6668,19050;5278,19050;4167,19050;2778,17066;1389,17066;1389,15081;0,13494;0,11509;0,9525;0,7541;0,5556;1389,3969;1389,3969;2778,1984;4167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7712" behindDoc="1" locked="0" layoutInCell="1" allowOverlap="1">
              <wp:simplePos x="0" y="0"/>
              <wp:positionH relativeFrom="column">
                <wp:posOffset>2707640</wp:posOffset>
              </wp:positionH>
              <wp:positionV relativeFrom="paragraph">
                <wp:posOffset>69215</wp:posOffset>
              </wp:positionV>
              <wp:extent cx="13970" cy="19050"/>
              <wp:effectExtent l="2540" t="2540" r="2540" b="6985"/>
              <wp:wrapNone/>
              <wp:docPr id="1860" name="Freeform 127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1" o:spid="_x0000_s1026" style="position:absolute;margin-left:213.2pt;margin-top:5.45pt;width:1.1pt;height:1.5pt;z-index:-25148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" path="m24,r5,l34,5r5,l43,10r5,4l48,19r,5l48,29r,5l43,38r,5l39,43r-5,5l29,48r-5,l19,48r-4,l10,43r-5,l5,38,,34,,29,,24,,19,,14,5,10,10,5r5,l19,r5,xe" fillcolor="aqua" stroked="f">
              <v:path arrowok="t" o:connecttype="custom" o:connectlocs="6985,0;8440,0;9895,1984;11351,1984;12515,3969;12515,3969;13970,5556;13970,7541;13970,9525;13970,11509;13970,13494;12515,15081;12515,17066;11351,17066;9895,19050;8440,19050;6985,19050;5530,19050;4366,19050;2910,17066;1455,17066;1455,15081;0,13494;0,11509;0,9525;0,7541;0,5556;1455,3969;1455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6688" behindDoc="1" locked="0" layoutInCell="1" allowOverlap="1">
              <wp:simplePos x="0" y="0"/>
              <wp:positionH relativeFrom="column">
                <wp:posOffset>2735580</wp:posOffset>
              </wp:positionH>
              <wp:positionV relativeFrom="paragraph">
                <wp:posOffset>69215</wp:posOffset>
              </wp:positionV>
              <wp:extent cx="13970" cy="19050"/>
              <wp:effectExtent l="1905" t="2540" r="3175" b="6985"/>
              <wp:wrapNone/>
              <wp:docPr id="1859" name="Freeform 127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70" o:spid="_x0000_s1026" style="position:absolute;margin-left:215.4pt;margin-top:5.45pt;width:1.1pt;height:1.5pt;z-index:-25148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" path="m24,r5,l34,5r5,l43,10r5,4l48,19r,5l48,29r,5l43,38r,5l39,43r-5,5l29,48r-5,l19,48r-4,l10,43,5,38r,-4l,29,,24,,19,5,14r,-4l10,10r,-5l15,5,19,r5,xe" fillcolor="aqua" stroked="f">
              <v:path arrowok="t" o:connecttype="custom" o:connectlocs="6985,0;8440,0;9895,1984;11351,1984;12515,3969;12515,3969;13970,5556;13970,7541;13970,9525;13970,11509;13970,13494;12515,15081;12515,17066;11351,17066;9895,19050;8440,19050;6985,19050;5530,19050;4366,19050;2910,17066;2910,17066;1455,15081;1455,13494;0,11509;0,9525;0,7541;1455,5556;1455,3969;2910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5664" behindDoc="1" locked="0" layoutInCell="1" allowOverlap="1">
              <wp:simplePos x="0" y="0"/>
              <wp:positionH relativeFrom="column">
                <wp:posOffset>2763520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858" name="Freeform 126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9" o:spid="_x0000_s1026" style="position:absolute;margin-left:217.6pt;margin-top:5.45pt;width:1.1pt;height:1.5pt;z-index:-25149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" path="m24,r5,l34,5r5,l43,10r5,l48,14r,5l48,24r,5l48,34r,4l43,43r-4,l34,48r-5,l24,48r-5,l15,48r,-5l10,43,5,38r,-4l,29,,24,,19,5,14r,-4l10,10,15,5,19,r5,xe" fillcolor="aqua" stroked="f">
              <v:path arrowok="t" o:connecttype="custom" o:connectlocs="6985,0;8440,0;9895,1984;11351,1984;12515,3969;13970,3969;13970,5556;13970,7541;13970,9525;13970,11509;13970,13494;13970,15081;12515,17066;11351,17066;9895,19050;8440,19050;6985,19050;5530,19050;4366,19050;4366,17066;2910,17066;1455,15081;1455,13494;0,11509;0,9525;0,7541;1455,5556;1455,3969;2910,3969;4366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4640" behindDoc="1" locked="0" layoutInCell="1" allowOverlap="1">
              <wp:simplePos x="0" y="0"/>
              <wp:positionH relativeFrom="column">
                <wp:posOffset>2792730</wp:posOffset>
              </wp:positionH>
              <wp:positionV relativeFrom="paragraph">
                <wp:posOffset>69215</wp:posOffset>
              </wp:positionV>
              <wp:extent cx="13970" cy="19050"/>
              <wp:effectExtent l="1905" t="2540" r="3175" b="6985"/>
              <wp:wrapNone/>
              <wp:docPr id="1857" name="Freeform 126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8" o:spid="_x0000_s1026" style="position:absolute;margin-left:219.9pt;margin-top:5.45pt;width:1.1pt;height:1.5pt;z-index:-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" path="m24,r5,l33,5r5,5l43,10r,4l48,19r,5l48,29r-5,5l43,38r-5,5l33,43r,5l29,48r-5,l19,48r-5,l9,43r-4,l,38,,34,,29,,24,,19,,14,,10r5,l9,5r5,l19,r5,xe" fillcolor="aqua" stroked="f">
              <v:path arrowok="t" o:connecttype="custom" o:connectlocs="6985,0;8440,0;9604,1984;9604,1984;11060,3969;12515,3969;12515,5556;13970,7541;13970,9525;13970,11509;12515,13494;12515,15081;11060,17066;9604,17066;9604,19050;8440,19050;6985,19050;5530,19050;4075,19050;2619,17066;1455,17066;0,15081;0,13494;0,11509;0,9525;0,7541;0,5556;0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3616" behindDoc="1" locked="0" layoutInCell="1" allowOverlap="1">
              <wp:simplePos x="0" y="0"/>
              <wp:positionH relativeFrom="column">
                <wp:posOffset>2820670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856" name="Freeform 126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7" o:spid="_x0000_s1026" style="position:absolute;margin-left:222.1pt;margin-top:5.45pt;width:1.1pt;height:1.5pt;z-index:-25149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" path="m24,r5,l33,5r5,l38,10r5,l43,14r5,5l48,24r,5l43,34r,4l38,43r-5,5l29,48r-5,l19,48r-5,l9,43r-4,l5,38,,34,,29,,24,,19,,14,5,10,9,5r5,l19,r5,xe" fillcolor="aqua" stroked="f">
              <v:path arrowok="t" o:connecttype="custom" o:connectlocs="6985,0;8440,0;9604,1984;11060,1984;11060,3969;12515,3969;12515,5556;13970,7541;13970,9525;13970,11509;12515,13494;12515,15081;11060,17066;11060,17066;9604,19050;8440,19050;6985,19050;5530,19050;4075,19050;2619,17066;1455,17066;1455,15081;0,13494;0,11509;0,9525;0,7541;0,5556;1455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2592" behindDoc="1" locked="0" layoutInCell="1" allowOverlap="1">
              <wp:simplePos x="0" y="0"/>
              <wp:positionH relativeFrom="column">
                <wp:posOffset>2848610</wp:posOffset>
              </wp:positionH>
              <wp:positionV relativeFrom="paragraph">
                <wp:posOffset>69215</wp:posOffset>
              </wp:positionV>
              <wp:extent cx="13970" cy="19050"/>
              <wp:effectExtent l="635" t="2540" r="4445" b="6985"/>
              <wp:wrapNone/>
              <wp:docPr id="1855" name="Freeform 126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6" o:spid="_x0000_s1026" style="position:absolute;margin-left:224.3pt;margin-top:5.45pt;width:1.1pt;height:1.5pt;z-index:-25149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" path="m24,r5,l33,5r5,l43,10r5,4l48,19r,5l48,29r,5l43,38r,5l38,43r-5,5l29,48r-5,l19,48r-5,l9,43r-4,l5,38,,34,,29,,24,,19,,14,5,10,9,5r5,l19,r5,xe" fillcolor="aqua" stroked="f">
              <v:path arrowok="t" o:connecttype="custom" o:connectlocs="6985,0;8440,0;9604,1984;11060,1984;12515,3969;12515,3969;13970,5556;13970,7541;13970,9525;13970,11509;13970,13494;12515,15081;12515,17066;11060,17066;9604,19050;8440,19050;6985,19050;5530,19050;4075,19050;2619,17066;1455,17066;1455,15081;0,13494;0,11509;0,9525;0,7541;0,5556;1455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1568" behindDoc="1" locked="0" layoutInCell="1" allowOverlap="1">
              <wp:simplePos x="0" y="0"/>
              <wp:positionH relativeFrom="column">
                <wp:posOffset>2876550</wp:posOffset>
              </wp:positionH>
              <wp:positionV relativeFrom="paragraph">
                <wp:posOffset>69215</wp:posOffset>
              </wp:positionV>
              <wp:extent cx="14605" cy="19050"/>
              <wp:effectExtent l="0" t="2540" r="4445" b="6985"/>
              <wp:wrapNone/>
              <wp:docPr id="1854" name="Freeform 126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5" o:spid="_x0000_s1026" style="position:absolute;margin-left:226.5pt;margin-top:5.45pt;width:1.15pt;height:1.5pt;z-index:-25149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" path="m24,r5,l33,5r5,l43,10r5,4l48,19r,5l48,29r,5l43,38r,5l38,43r-5,5l29,48r-5,l19,48r-5,l9,43,5,38r,-4l,29,,24,,19,5,14r,-4l9,10,9,5r5,l19,r5,xe" fillcolor="aqua" stroked="f">
              <v:path arrowok="t" o:connecttype="custom" o:connectlocs="7303,0;8824,0;10041,1984;11562,1984;13084,3969;13084,3969;14605,5556;14605,7541;14605,9525;14605,11509;14605,13494;13084,15081;13084,17066;11562,17066;10041,19050;8824,19050;7303,19050;5781,19050;4260,19050;2738,17066;2738,17066;1521,15081;1521,13494;0,11509;0,9525;0,7541;1521,5556;1521,3969;2738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20544" behindDoc="1" locked="0" layoutInCell="1" allowOverlap="1">
              <wp:simplePos x="0" y="0"/>
              <wp:positionH relativeFrom="column">
                <wp:posOffset>2904490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853" name="Freeform 126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4" o:spid="_x0000_s1026" style="position:absolute;margin-left:228.7pt;margin-top:5.45pt;width:1.1pt;height:1.5pt;z-index:-25149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9520" behindDoc="1" locked="0" layoutInCell="1" allowOverlap="1">
              <wp:simplePos x="0" y="0"/>
              <wp:positionH relativeFrom="column">
                <wp:posOffset>2933700</wp:posOffset>
              </wp:positionH>
              <wp:positionV relativeFrom="paragraph">
                <wp:posOffset>69215</wp:posOffset>
              </wp:positionV>
              <wp:extent cx="13970" cy="19050"/>
              <wp:effectExtent l="0" t="2540" r="5080" b="6985"/>
              <wp:wrapNone/>
              <wp:docPr id="1852" name="Freeform 126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3" o:spid="_x0000_s1026" style="position:absolute;margin-left:231pt;margin-top:5.45pt;width:1.1pt;height:1.5pt;z-index:-25149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" path="m24,r5,l34,5r5,5l44,10r,4l48,19r,5l48,29r-4,5l44,38r-5,5l34,43r,5l29,48r-5,l20,48r-5,l10,43r-5,l,38,,34,,29,,24,,19,,14,,10r5,l10,5r5,l20,r4,xe" fillcolor="aqua" stroked="f">
              <v:path arrowok="t" o:connecttype="custom" o:connectlocs="6985,0;8440,0;9895,1984;9895,1984;11351,3969;12806,3969;12806,5556;13970,7541;13970,9525;13970,11509;12806,13494;12806,15081;11351,17066;9895,17066;9895,19050;8440,19050;6985,19050;5821,19050;4366,19050;2910,17066;1455,17066;0,15081;0,13494;0,11509;0,9525;0,7541;0,5556;0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8496" behindDoc="1" locked="0" layoutInCell="1" allowOverlap="1">
              <wp:simplePos x="0" y="0"/>
              <wp:positionH relativeFrom="column">
                <wp:posOffset>2962275</wp:posOffset>
              </wp:positionH>
              <wp:positionV relativeFrom="paragraph">
                <wp:posOffset>69215</wp:posOffset>
              </wp:positionV>
              <wp:extent cx="13335" cy="19050"/>
              <wp:effectExtent l="0" t="2540" r="5715" b="6985"/>
              <wp:wrapNone/>
              <wp:docPr id="1851" name="Freeform 126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2" o:spid="_x0000_s1026" style="position:absolute;margin-left:233.25pt;margin-top:5.45pt;width:1.05pt;height:1.5pt;z-index:-25149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" path="m24,r5,l34,5r5,l39,10r5,l44,14r4,5l48,24r,5l44,34r,4l39,43r-5,5l29,48r-5,l20,48r-5,l10,43r-5,l5,38,,34,,29,,24,,19,,14,5,10,10,5r5,l20,r4,xe" fillcolor="aqua" stroked="f">
              <v:path arrowok="t" o:connecttype="custom" o:connectlocs="6668,0;8057,0;9446,1984;10835,1984;10835,3969;12224,3969;12224,5556;13335,7541;13335,9525;13335,11509;12224,13494;12224,15081;10835,17066;10835,17066;9446,19050;8057,19050;6668,19050;5556,19050;4167,19050;2778,17066;1389,17066;1389,15081;0,13494;0,11509;0,9525;0,7541;0,5556;1389,3969;1389,3969;2778,1984;4167,1984;5556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7472" behindDoc="1" locked="0" layoutInCell="1" allowOverlap="1">
              <wp:simplePos x="0" y="0"/>
              <wp:positionH relativeFrom="column">
                <wp:posOffset>2989580</wp:posOffset>
              </wp:positionH>
              <wp:positionV relativeFrom="paragraph">
                <wp:posOffset>69215</wp:posOffset>
              </wp:positionV>
              <wp:extent cx="14605" cy="19050"/>
              <wp:effectExtent l="8255" t="2540" r="5715" b="6985"/>
              <wp:wrapNone/>
              <wp:docPr id="1850" name="Freeform 126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1" o:spid="_x0000_s1026" style="position:absolute;margin-left:235.4pt;margin-top:5.45pt;width:1.15pt;height:1.5pt;z-index:-25149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" path="m24,r5,l34,5r5,l44,10r4,4l48,19r,5l48,29r,5l44,38r,5l39,43r-5,5l29,48r-5,l20,48r-5,l10,43r-5,l5,38,,34,,29,,24,,19,,14,5,10,10,5r5,l20,r4,xe" fillcolor="aqua" stroked="f">
              <v:path arrowok="t" o:connecttype="custom" o:connectlocs="7303,0;8824,0;10345,1984;11867,1984;13388,3969;13388,3969;14605,5556;14605,7541;14605,9525;14605,11509;14605,13494;13388,15081;13388,17066;11867,17066;10345,19050;8824,19050;7303,19050;6085,19050;4564,19050;3043,17066;1521,17066;1521,15081;0,13494;0,11509;0,9525;0,7541;0,5556;1521,3969;1521,3969;3043,1984;4564,1984;6085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6448" behindDoc="1" locked="0" layoutInCell="1" allowOverlap="1">
              <wp:simplePos x="0" y="0"/>
              <wp:positionH relativeFrom="column">
                <wp:posOffset>3017520</wp:posOffset>
              </wp:positionH>
              <wp:positionV relativeFrom="paragraph">
                <wp:posOffset>69215</wp:posOffset>
              </wp:positionV>
              <wp:extent cx="13970" cy="19050"/>
              <wp:effectExtent l="7620" t="2540" r="6985" b="6985"/>
              <wp:wrapNone/>
              <wp:docPr id="1849" name="Freeform 126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60" o:spid="_x0000_s1026" style="position:absolute;margin-left:237.6pt;margin-top:5.45pt;width:1.1pt;height:1.5pt;z-index:-25150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" path="m24,r5,l34,5r5,l44,10r4,4l48,19r,5l48,29r,5l44,38r,5l39,43r-5,5l29,48r-5,l20,48r-5,l10,43,5,38r,-4l,29,,24,,19,5,14r,-4l10,10r,-5l15,5,20,r4,xe" fillcolor="aqua" stroked="f">
              <v:path arrowok="t" o:connecttype="custom" o:connectlocs="6985,0;8440,0;9895,1984;11351,1984;12806,3969;12806,3969;13970,5556;13970,7541;13970,9525;13970,11509;13970,13494;12806,15081;12806,17066;11351,17066;9895,19050;8440,19050;6985,19050;5821,19050;4366,19050;2910,17066;2910,17066;1455,15081;1455,13494;0,11509;0,9525;0,7541;1455,5556;1455,3969;2910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5424" behindDoc="1" locked="0" layoutInCell="1" allowOverlap="1">
              <wp:simplePos x="0" y="0"/>
              <wp:positionH relativeFrom="column">
                <wp:posOffset>3046095</wp:posOffset>
              </wp:positionH>
              <wp:positionV relativeFrom="paragraph">
                <wp:posOffset>69215</wp:posOffset>
              </wp:positionV>
              <wp:extent cx="13335" cy="19050"/>
              <wp:effectExtent l="7620" t="2540" r="7620" b="6985"/>
              <wp:wrapNone/>
              <wp:docPr id="1848" name="Freeform 125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9" o:spid="_x0000_s1026" style="position:absolute;margin-left:239.85pt;margin-top:5.45pt;width:1.05pt;height:1.5pt;z-index:-25150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" path="m24,r5,l34,5r5,l43,10r5,l48,14r,5l48,24r,5l48,34r,4l43,43r-4,l34,48r-5,l24,48r-4,l15,48r,-5l10,43,5,38r,-4l,29,,24,,19,5,14r,-4l10,10,15,5,20,r4,xe" fillcolor="aqua" stroked="f">
              <v:path arrowok="t" o:connecttype="custom" o:connectlocs="6668,0;8057,0;9446,1984;10835,1984;11946,3969;13335,3969;13335,5556;13335,7541;13335,9525;13335,11509;13335,13494;13335,15081;11946,17066;10835,17066;9446,19050;8057,19050;6668,19050;5556,19050;4167,19050;4167,17066;2778,17066;1389,15081;1389,13494;0,11509;0,9525;0,7541;1389,5556;1389,3969;2778,3969;4167,1984;4167,1984;5556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4400" behindDoc="1" locked="0" layoutInCell="1" allowOverlap="1">
              <wp:simplePos x="0" y="0"/>
              <wp:positionH relativeFrom="column">
                <wp:posOffset>3075305</wp:posOffset>
              </wp:positionH>
              <wp:positionV relativeFrom="paragraph">
                <wp:posOffset>69215</wp:posOffset>
              </wp:positionV>
              <wp:extent cx="13970" cy="19050"/>
              <wp:effectExtent l="8255" t="2540" r="6350" b="6985"/>
              <wp:wrapNone/>
              <wp:docPr id="1847" name="Freeform 125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8" o:spid="_x0000_s1026" style="position:absolute;margin-left:242.15pt;margin-top:5.45pt;width:1.1pt;height:1.5pt;z-index:-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" path="m24,r5,l34,5r4,5l43,10r,4l48,19r,5l48,29r-5,5l43,38r-5,5l34,43r,5l29,48r-5,l19,48r-5,l10,43r-5,l,38,,34,,29,,24,,19,,14,,10r5,l10,5r4,l19,r5,xe" fillcolor="aqua" stroked="f">
              <v:path arrowok="t" o:connecttype="custom" o:connectlocs="6985,0;8440,0;9895,1984;9895,1984;11060,3969;12515,3969;12515,5556;13970,7541;13970,9525;13970,11509;12515,13494;12515,15081;11060,17066;9895,17066;9895,19050;8440,19050;6985,19050;5530,19050;4075,19050;2910,17066;1455,17066;0,15081;0,13494;0,11509;0,9525;0,7541;0,5556;0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3376" behindDoc="1" locked="0" layoutInCell="1" allowOverlap="1">
              <wp:simplePos x="0" y="0"/>
              <wp:positionH relativeFrom="column">
                <wp:posOffset>3103245</wp:posOffset>
              </wp:positionH>
              <wp:positionV relativeFrom="paragraph">
                <wp:posOffset>69215</wp:posOffset>
              </wp:positionV>
              <wp:extent cx="13970" cy="19050"/>
              <wp:effectExtent l="7620" t="2540" r="6985" b="6985"/>
              <wp:wrapNone/>
              <wp:docPr id="1846" name="Freeform 125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7" o:spid="_x0000_s1026" style="position:absolute;margin-left:244.35pt;margin-top:5.45pt;width:1.1pt;height:1.5pt;z-index:-25150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" path="m24,r5,l34,5r4,l38,10r5,l43,14r5,5l48,24r,5l43,34r,4l38,43r-4,5l29,48r-5,l19,48r-5,l10,43r-5,l5,38,,34,,29,,24,,19,,14,5,10,10,5r4,l19,r5,xe" fillcolor="aqua" stroked="f">
              <v:path arrowok="t" o:connecttype="custom" o:connectlocs="6985,0;8440,0;9895,1984;11060,1984;11060,3969;12515,3969;12515,5556;13970,7541;13970,9525;13970,11509;12515,13494;12515,15081;11060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2352" behindDoc="1" locked="0" layoutInCell="1" allowOverlap="1">
              <wp:simplePos x="0" y="0"/>
              <wp:positionH relativeFrom="column">
                <wp:posOffset>3131185</wp:posOffset>
              </wp:positionH>
              <wp:positionV relativeFrom="paragraph">
                <wp:posOffset>69215</wp:posOffset>
              </wp:positionV>
              <wp:extent cx="13970" cy="19050"/>
              <wp:effectExtent l="6985" t="2540" r="7620" b="6985"/>
              <wp:wrapNone/>
              <wp:docPr id="1845" name="Freeform 125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6" o:spid="_x0000_s1026" style="position:absolute;margin-left:246.55pt;margin-top:5.45pt;width:1.1pt;height:1.5pt;z-index:-25150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" path="m24,r5,l34,5r4,l43,10r5,4l48,19r,5l48,29r,5l43,38r,5l38,43r-4,5l29,48r-5,l19,48r-5,l10,43r-5,l5,38,,34,,29,,24,,19,,14,5,10,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1328" behindDoc="1" locked="0" layoutInCell="1" allowOverlap="1">
              <wp:simplePos x="0" y="0"/>
              <wp:positionH relativeFrom="column">
                <wp:posOffset>3159125</wp:posOffset>
              </wp:positionH>
              <wp:positionV relativeFrom="paragraph">
                <wp:posOffset>69215</wp:posOffset>
              </wp:positionV>
              <wp:extent cx="13970" cy="19050"/>
              <wp:effectExtent l="6350" t="2540" r="8255" b="6985"/>
              <wp:wrapNone/>
              <wp:docPr id="1844" name="Freeform 125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5" o:spid="_x0000_s1026" style="position:absolute;margin-left:248.75pt;margin-top:5.45pt;width:1.1pt;height:1.5pt;z-index:-25150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" path="m24,r5,l34,5r4,l43,10r5,4l48,19r,5l48,29r,5l43,38r,5l38,43r-4,5l29,48r-5,l19,48r-5,l10,43,5,38r,-4l,29,,24,,19,5,14r,-4l10,10r,-5l14,5,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2910,17066;1455,15081;1455,13494;0,11509;0,9525;0,7541;1455,5556;1455,3969;2910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10304" behindDoc="1" locked="0" layoutInCell="1" allowOverlap="1">
              <wp:simplePos x="0" y="0"/>
              <wp:positionH relativeFrom="column">
                <wp:posOffset>3187065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843" name="Freeform 125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4" o:spid="_x0000_s1026" style="position:absolute;margin-left:250.95pt;margin-top:5.45pt;width:1.1pt;height:1.5pt;z-index:-25150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" path="m24,r5,l33,5r5,l43,10r5,l48,14r,5l48,24r,5l48,34r,4l43,43r-5,l33,48r-4,l24,48r-5,l14,48r,-5l10,43,5,38r,-4l,29,,24,,19,5,14r,-4l10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910,17066;1455,15081;1455,13494;0,11509;0,9525;0,7541;1455,5556;1455,3969;2910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9280" behindDoc="1" locked="0" layoutInCell="1" allowOverlap="1">
              <wp:simplePos x="0" y="0"/>
              <wp:positionH relativeFrom="column">
                <wp:posOffset>3216910</wp:posOffset>
              </wp:positionH>
              <wp:positionV relativeFrom="paragraph">
                <wp:posOffset>69215</wp:posOffset>
              </wp:positionV>
              <wp:extent cx="13335" cy="19050"/>
              <wp:effectExtent l="6985" t="2540" r="8255" b="6985"/>
              <wp:wrapNone/>
              <wp:docPr id="1842" name="Freeform 125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3" o:spid="_x0000_s1026" style="position:absolute;margin-left:253.3pt;margin-top:5.45pt;width:1.05pt;height:1.5pt;z-index:-25150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" path="m24,r4,l33,5r5,5l43,10r,4l48,19r,5l48,29r-5,5l43,38r-5,5l33,43r,5l28,48r-4,l19,48r-5,l9,43r-5,l,38,,34,,29,,24,,19,,14,,10r4,l9,5r5,l19,r5,xe" fillcolor="aqua" stroked="f">
              <v:path arrowok="t" o:connecttype="custom" o:connectlocs="6668,0;7779,0;9168,1984;9168,1984;10557,3969;11946,3969;11946,5556;13335,7541;13335,9525;13335,11509;11946,13494;11946,15081;10557,17066;9168,17066;9168,19050;7779,19050;6668,19050;5278,19050;3889,19050;2500,17066;1111,17066;0,15081;0,13494;0,11509;0,9525;0,7541;0,5556;0,3969;1111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8256" behindDoc="1" locked="0" layoutInCell="1" allowOverlap="1">
              <wp:simplePos x="0" y="0"/>
              <wp:positionH relativeFrom="column">
                <wp:posOffset>3244215</wp:posOffset>
              </wp:positionH>
              <wp:positionV relativeFrom="paragraph">
                <wp:posOffset>69215</wp:posOffset>
              </wp:positionV>
              <wp:extent cx="14605" cy="19050"/>
              <wp:effectExtent l="5715" t="2540" r="8255" b="6985"/>
              <wp:wrapNone/>
              <wp:docPr id="1841" name="Freeform 125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2" o:spid="_x0000_s1026" style="position:absolute;margin-left:255.45pt;margin-top:5.45pt;width:1.15pt;height:1.5pt;z-index:-25150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" path="m24,r4,l33,5r5,l38,10r5,l43,14r5,5l48,24r,5l43,34r,4l38,43r-5,5l28,48r-4,l19,48r-5,l9,43r-5,l4,38,,34,,29,,24,,19,,14,4,10,9,5r5,l19,r5,xe" fillcolor="aqua" stroked="f">
              <v:path arrowok="t" o:connecttype="custom" o:connectlocs="7303,0;8520,0;10041,1984;11562,1984;11562,3969;13084,3969;13084,5556;14605,7541;14605,9525;14605,11509;13084,13494;13084,15081;11562,17066;11562,17066;10041,19050;8520,19050;7303,19050;5781,19050;4260,19050;2738,17066;1217,17066;1217,15081;0,13494;0,11509;0,9525;0,7541;0,5556;1217,3969;1217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7232" behindDoc="1" locked="0" layoutInCell="1" allowOverlap="1">
              <wp:simplePos x="0" y="0"/>
              <wp:positionH relativeFrom="column">
                <wp:posOffset>3272155</wp:posOffset>
              </wp:positionH>
              <wp:positionV relativeFrom="paragraph">
                <wp:posOffset>69215</wp:posOffset>
              </wp:positionV>
              <wp:extent cx="13970" cy="19050"/>
              <wp:effectExtent l="5080" t="2540" r="0" b="6985"/>
              <wp:wrapNone/>
              <wp:docPr id="1840" name="Freeform 125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1" o:spid="_x0000_s1026" style="position:absolute;margin-left:257.65pt;margin-top:5.45pt;width:1.1pt;height:1.5pt;z-index:-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" path="m24,r4,l33,5r5,l43,10r5,4l48,19r,5l48,29r,5l43,38r,5l38,43r-5,5l28,48r-4,l19,48r-5,l9,43r-5,l4,38,,34,,29,,24,,19,,14,4,10,9,5r5,l19,r5,xe" fillcolor="aqua" stroked="f">
              <v:path arrowok="t" o:connecttype="custom" o:connectlocs="6985,0;8149,0;9604,1984;11060,1984;12515,3969;12515,3969;13970,5556;13970,7541;13970,9525;13970,11509;13970,13494;12515,15081;12515,17066;11060,17066;9604,19050;8149,19050;6985,19050;5530,19050;4075,19050;2619,17066;1164,17066;1164,15081;0,13494;0,11509;0,9525;0,7541;0,5556;1164,3969;1164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6208" behindDoc="1" locked="0" layoutInCell="1" allowOverlap="1">
              <wp:simplePos x="0" y="0"/>
              <wp:positionH relativeFrom="column">
                <wp:posOffset>3300730</wp:posOffset>
              </wp:positionH>
              <wp:positionV relativeFrom="paragraph">
                <wp:posOffset>69215</wp:posOffset>
              </wp:positionV>
              <wp:extent cx="13335" cy="19050"/>
              <wp:effectExtent l="5080" t="2540" r="635" b="6985"/>
              <wp:wrapNone/>
              <wp:docPr id="1839" name="Freeform 12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4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4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4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4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50" o:spid="_x0000_s1026" style="position:absolute;margin-left:259.9pt;margin-top:5.45pt;width:1.05pt;height:1.5pt;z-index:-25151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" path="m24,r4,l33,5r5,l43,10r5,4l48,19r,5l48,29r,5l43,38r,5l38,43r-5,5l28,48r-4,l19,48r-5,l9,43,4,38r,-4l,29,,24,,19,4,14r,-4l9,10,9,5r5,l19,r5,xe" fillcolor="aqua" stroked="f">
              <v:path arrowok="t" o:connecttype="custom" o:connectlocs="6668,0;7779,0;9168,1984;10557,1984;11946,3969;11946,3969;13335,5556;13335,7541;13335,9525;13335,11509;13335,13494;11946,15081;11946,17066;10557,17066;9168,19050;7779,19050;6668,19050;5278,19050;3889,19050;2500,17066;2500,17066;1111,15081;1111,13494;0,11509;0,9525;0,7541;1111,5556;1111,3969;2500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5184" behindDoc="1" locked="0" layoutInCell="1" allowOverlap="1">
              <wp:simplePos x="0" y="0"/>
              <wp:positionH relativeFrom="column">
                <wp:posOffset>3328035</wp:posOffset>
              </wp:positionH>
              <wp:positionV relativeFrom="paragraph">
                <wp:posOffset>69215</wp:posOffset>
              </wp:positionV>
              <wp:extent cx="15240" cy="19050"/>
              <wp:effectExtent l="3810" t="2540" r="0" b="6985"/>
              <wp:wrapNone/>
              <wp:docPr id="1838" name="Freeform 124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4 w 52"/>
                          <a:gd name="T1" fmla="*/ 0 h 48"/>
                          <a:gd name="T2" fmla="*/ 28 w 52"/>
                          <a:gd name="T3" fmla="*/ 0 h 48"/>
                          <a:gd name="T4" fmla="*/ 33 w 52"/>
                          <a:gd name="T5" fmla="*/ 5 h 48"/>
                          <a:gd name="T6" fmla="*/ 38 w 52"/>
                          <a:gd name="T7" fmla="*/ 5 h 48"/>
                          <a:gd name="T8" fmla="*/ 43 w 52"/>
                          <a:gd name="T9" fmla="*/ 10 h 48"/>
                          <a:gd name="T10" fmla="*/ 47 w 52"/>
                          <a:gd name="T11" fmla="*/ 10 h 48"/>
                          <a:gd name="T12" fmla="*/ 47 w 52"/>
                          <a:gd name="T13" fmla="*/ 14 h 48"/>
                          <a:gd name="T14" fmla="*/ 47 w 52"/>
                          <a:gd name="T15" fmla="*/ 19 h 48"/>
                          <a:gd name="T16" fmla="*/ 52 w 52"/>
                          <a:gd name="T17" fmla="*/ 24 h 48"/>
                          <a:gd name="T18" fmla="*/ 47 w 52"/>
                          <a:gd name="T19" fmla="*/ 29 h 48"/>
                          <a:gd name="T20" fmla="*/ 47 w 52"/>
                          <a:gd name="T21" fmla="*/ 34 h 48"/>
                          <a:gd name="T22" fmla="*/ 47 w 52"/>
                          <a:gd name="T23" fmla="*/ 38 h 48"/>
                          <a:gd name="T24" fmla="*/ 43 w 52"/>
                          <a:gd name="T25" fmla="*/ 43 h 48"/>
                          <a:gd name="T26" fmla="*/ 38 w 52"/>
                          <a:gd name="T27" fmla="*/ 43 h 48"/>
                          <a:gd name="T28" fmla="*/ 33 w 52"/>
                          <a:gd name="T29" fmla="*/ 48 h 48"/>
                          <a:gd name="T30" fmla="*/ 28 w 52"/>
                          <a:gd name="T31" fmla="*/ 48 h 48"/>
                          <a:gd name="T32" fmla="*/ 24 w 52"/>
                          <a:gd name="T33" fmla="*/ 48 h 48"/>
                          <a:gd name="T34" fmla="*/ 19 w 52"/>
                          <a:gd name="T35" fmla="*/ 48 h 48"/>
                          <a:gd name="T36" fmla="*/ 14 w 52"/>
                          <a:gd name="T37" fmla="*/ 48 h 48"/>
                          <a:gd name="T38" fmla="*/ 14 w 52"/>
                          <a:gd name="T39" fmla="*/ 43 h 48"/>
                          <a:gd name="T40" fmla="*/ 9 w 52"/>
                          <a:gd name="T41" fmla="*/ 43 h 48"/>
                          <a:gd name="T42" fmla="*/ 4 w 52"/>
                          <a:gd name="T43" fmla="*/ 38 h 48"/>
                          <a:gd name="T44" fmla="*/ 4 w 52"/>
                          <a:gd name="T45" fmla="*/ 34 h 48"/>
                          <a:gd name="T46" fmla="*/ 4 w 52"/>
                          <a:gd name="T47" fmla="*/ 29 h 48"/>
                          <a:gd name="T48" fmla="*/ 0 w 52"/>
                          <a:gd name="T49" fmla="*/ 24 h 48"/>
                          <a:gd name="T50" fmla="*/ 4 w 52"/>
                          <a:gd name="T51" fmla="*/ 19 h 48"/>
                          <a:gd name="T52" fmla="*/ 4 w 52"/>
                          <a:gd name="T53" fmla="*/ 14 h 48"/>
                          <a:gd name="T54" fmla="*/ 4 w 52"/>
                          <a:gd name="T55" fmla="*/ 10 h 48"/>
                          <a:gd name="T56" fmla="*/ 9 w 52"/>
                          <a:gd name="T57" fmla="*/ 10 h 48"/>
                          <a:gd name="T58" fmla="*/ 14 w 52"/>
                          <a:gd name="T59" fmla="*/ 5 h 48"/>
                          <a:gd name="T60" fmla="*/ 14 w 52"/>
                          <a:gd name="T61" fmla="*/ 5 h 48"/>
                          <a:gd name="T62" fmla="*/ 19 w 52"/>
                          <a:gd name="T63" fmla="*/ 0 h 48"/>
                          <a:gd name="T64" fmla="*/ 24 w 52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7" y="10"/>
                            </a:lnTo>
                            <a:lnTo>
                              <a:pt x="47" y="14"/>
                            </a:lnTo>
                            <a:lnTo>
                              <a:pt x="47" y="19"/>
                            </a:lnTo>
                            <a:lnTo>
                              <a:pt x="52" y="24"/>
                            </a:lnTo>
                            <a:lnTo>
                              <a:pt x="47" y="29"/>
                            </a:lnTo>
                            <a:lnTo>
                              <a:pt x="47" y="34"/>
                            </a:lnTo>
                            <a:lnTo>
                              <a:pt x="47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4" y="34"/>
                            </a:lnTo>
                            <a:lnTo>
                              <a:pt x="4" y="29"/>
                            </a:lnTo>
                            <a:lnTo>
                              <a:pt x="0" y="24"/>
                            </a:lnTo>
                            <a:lnTo>
                              <a:pt x="4" y="19"/>
                            </a:lnTo>
                            <a:lnTo>
                              <a:pt x="4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9" o:spid="_x0000_s1026" style="position:absolute;margin-left:262.05pt;margin-top:5.45pt;width:1.2pt;height:1.5pt;z-index:-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" path="m24,r4,l33,5r5,l43,10r4,l47,14r,5l52,24r-5,5l47,34r,4l43,43r-5,l33,48r-5,l24,48r-5,l14,48r,-5l9,43,4,38r,-4l4,29,,24,4,19r,-5l4,10r5,l14,5,19,r5,xe" fillcolor="aqua" stroked="f">
              <v:path arrowok="t" o:connecttype="custom" o:connectlocs="7034,0;8206,0;9672,1984;11137,1984;12602,3969;13775,3969;13775,5556;13775,7541;15240,9525;13775,11509;13775,13494;13775,15081;12602,17066;11137,17066;9672,19050;8206,19050;7034,19050;5568,19050;4103,19050;4103,17066;2638,17066;1172,15081;1172,13494;1172,11509;0,9525;1172,7541;1172,5556;1172,3969;2638,3969;4103,1984;4103,1984;5568,0;7034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4160" behindDoc="1" locked="0" layoutInCell="1" allowOverlap="1">
              <wp:simplePos x="0" y="0"/>
              <wp:positionH relativeFrom="column">
                <wp:posOffset>3357880</wp:posOffset>
              </wp:positionH>
              <wp:positionV relativeFrom="paragraph">
                <wp:posOffset>69215</wp:posOffset>
              </wp:positionV>
              <wp:extent cx="13335" cy="19050"/>
              <wp:effectExtent l="5080" t="2540" r="635" b="6985"/>
              <wp:wrapNone/>
              <wp:docPr id="1837" name="Freeform 124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9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9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8" o:spid="_x0000_s1026" style="position:absolute;margin-left:264.4pt;margin-top:5.45pt;width:1.05pt;height:1.5pt;z-index:-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" path="m24,r5,l34,5r5,5l43,10r,4l48,19r,5l48,29r-5,5l43,38r-4,5l34,43r,5l29,48r-5,l19,48r-4,l10,43r-5,l,38,,34,,29,,24,,19,,14,,10r5,l10,5r5,l19,r5,xe" fillcolor="aqua" stroked="f">
              <v:path arrowok="t" o:connecttype="custom" o:connectlocs="6668,0;8057,0;9446,1984;9446,1984;10835,3969;11946,3969;11946,5556;13335,7541;13335,9525;13335,11509;11946,13494;11946,15081;10835,17066;9446,17066;9446,19050;8057,19050;6668,19050;5278,19050;4167,19050;2778,17066;1389,17066;0,15081;0,13494;0,11509;0,9525;0,7541;0,5556;0,3969;1389,3969;2778,1984;4167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3136" behindDoc="1" locked="0" layoutInCell="1" allowOverlap="1">
              <wp:simplePos x="0" y="0"/>
              <wp:positionH relativeFrom="column">
                <wp:posOffset>3385185</wp:posOffset>
              </wp:positionH>
              <wp:positionV relativeFrom="paragraph">
                <wp:posOffset>69215</wp:posOffset>
              </wp:positionV>
              <wp:extent cx="14605" cy="19050"/>
              <wp:effectExtent l="3810" t="2540" r="635" b="6985"/>
              <wp:wrapNone/>
              <wp:docPr id="1836" name="Freeform 124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7" o:spid="_x0000_s1026" style="position:absolute;margin-left:266.55pt;margin-top:5.45pt;width:1.15pt;height:1.5pt;z-index:-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" path="m24,r5,l34,5r5,l39,10r4,l48,14r,5l48,24r,5l48,34r-5,4l39,43r-5,5l29,48r-5,l19,48r-4,l10,43r-5,l5,38,,34,,29,,24,,19,,14,5,10,10,5r5,l19,r5,xe" fillcolor="aqua" stroked="f">
              <v:path arrowok="t" o:connecttype="custom" o:connectlocs="7303,0;8824,0;10345,1984;11867,1984;11867,3969;13084,3969;14605,5556;14605,7541;14605,9525;14605,11509;14605,13494;13084,15081;11867,17066;11867,17066;10345,19050;8824,19050;7303,19050;5781,19050;4564,19050;3043,17066;1521,17066;1521,15081;0,13494;0,11509;0,9525;0,7541;0,5556;1521,3969;1521,3969;3043,1984;4564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2112" behindDoc="1" locked="0" layoutInCell="1" allowOverlap="1">
              <wp:simplePos x="0" y="0"/>
              <wp:positionH relativeFrom="column">
                <wp:posOffset>3413125</wp:posOffset>
              </wp:positionH>
              <wp:positionV relativeFrom="paragraph">
                <wp:posOffset>69215</wp:posOffset>
              </wp:positionV>
              <wp:extent cx="13970" cy="19050"/>
              <wp:effectExtent l="3175" t="2540" r="1905" b="6985"/>
              <wp:wrapNone/>
              <wp:docPr id="1835" name="Freeform 124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6" o:spid="_x0000_s1026" style="position:absolute;margin-left:268.75pt;margin-top:5.45pt;width:1.1pt;height:1.5pt;z-index:-25151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" path="m24,r5,l34,5r5,l43,10r5,4l48,19r,5l48,29r,5l43,38r,5l39,43r-5,5l29,48r-5,l19,48r-4,l10,43r-5,l5,38,,34,,29,,24,,19,,14,5,10,10,5r5,l19,r5,xe" fillcolor="aqua" stroked="f">
              <v:path arrowok="t" o:connecttype="custom" o:connectlocs="6985,0;8440,0;9895,1984;11351,1984;12515,3969;12515,3969;13970,5556;13970,7541;13970,9525;13970,11509;13970,13494;12515,15081;12515,17066;11351,17066;9895,19050;8440,19050;6985,19050;5530,19050;4366,19050;2910,17066;1455,17066;1455,15081;0,13494;0,11509;0,9525;0,7541;0,5556;1455,3969;1455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1088" behindDoc="1" locked="0" layoutInCell="1" allowOverlap="1">
              <wp:simplePos x="0" y="0"/>
              <wp:positionH relativeFrom="column">
                <wp:posOffset>3441700</wp:posOffset>
              </wp:positionH>
              <wp:positionV relativeFrom="paragraph">
                <wp:posOffset>69215</wp:posOffset>
              </wp:positionV>
              <wp:extent cx="13335" cy="19050"/>
              <wp:effectExtent l="3175" t="2540" r="2540" b="6985"/>
              <wp:wrapNone/>
              <wp:docPr id="1834" name="Freeform 124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5" o:spid="_x0000_s1026" style="position:absolute;margin-left:271pt;margin-top:5.45pt;width:1.05pt;height:1.5pt;z-index:-25151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" path="m24,r5,l34,5r5,l43,10r5,4l48,19r,5l48,29r,5l43,38r,5l39,43r-5,5l29,48r-5,l19,48r-4,l10,43,5,38r,-4l,29,,24,,19,5,14r,-4l10,10r,-5l15,5,19,r5,xe" fillcolor="aqua" stroked="f">
              <v:path arrowok="t" o:connecttype="custom" o:connectlocs="6668,0;8057,0;9446,1984;10835,1984;11946,3969;11946,3969;13335,5556;13335,7541;13335,9525;13335,11509;13335,13494;11946,15081;11946,17066;10835,17066;9446,19050;8057,19050;6668,19050;5278,19050;4167,19050;2778,17066;2778,17066;1389,15081;1389,13494;0,11509;0,9525;0,7541;1389,5556;1389,3969;2778,3969;2778,1984;4167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00064" behindDoc="1" locked="0" layoutInCell="1" allowOverlap="1">
              <wp:simplePos x="0" y="0"/>
              <wp:positionH relativeFrom="column">
                <wp:posOffset>3469005</wp:posOffset>
              </wp:positionH>
              <wp:positionV relativeFrom="paragraph">
                <wp:posOffset>69215</wp:posOffset>
              </wp:positionV>
              <wp:extent cx="15875" cy="19050"/>
              <wp:effectExtent l="1905" t="2540" r="1270" b="6985"/>
              <wp:wrapNone/>
              <wp:docPr id="1833" name="Freeform 124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875" cy="19050"/>
                      </a:xfrm>
                      <a:custGeom>
                        <a:avLst/>
                        <a:gdLst>
                          <a:gd name="T0" fmla="*/ 24 w 53"/>
                          <a:gd name="T1" fmla="*/ 0 h 48"/>
                          <a:gd name="T2" fmla="*/ 29 w 53"/>
                          <a:gd name="T3" fmla="*/ 0 h 48"/>
                          <a:gd name="T4" fmla="*/ 34 w 53"/>
                          <a:gd name="T5" fmla="*/ 5 h 48"/>
                          <a:gd name="T6" fmla="*/ 38 w 53"/>
                          <a:gd name="T7" fmla="*/ 5 h 48"/>
                          <a:gd name="T8" fmla="*/ 43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3 w 53"/>
                          <a:gd name="T25" fmla="*/ 43 h 48"/>
                          <a:gd name="T26" fmla="*/ 38 w 53"/>
                          <a:gd name="T27" fmla="*/ 43 h 48"/>
                          <a:gd name="T28" fmla="*/ 34 w 53"/>
                          <a:gd name="T29" fmla="*/ 48 h 48"/>
                          <a:gd name="T30" fmla="*/ 29 w 53"/>
                          <a:gd name="T31" fmla="*/ 48 h 48"/>
                          <a:gd name="T32" fmla="*/ 24 w 53"/>
                          <a:gd name="T33" fmla="*/ 48 h 48"/>
                          <a:gd name="T34" fmla="*/ 19 w 53"/>
                          <a:gd name="T35" fmla="*/ 48 h 48"/>
                          <a:gd name="T36" fmla="*/ 19 w 53"/>
                          <a:gd name="T37" fmla="*/ 48 h 48"/>
                          <a:gd name="T38" fmla="*/ 15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5 w 53"/>
                          <a:gd name="T59" fmla="*/ 5 h 48"/>
                          <a:gd name="T60" fmla="*/ 19 w 53"/>
                          <a:gd name="T61" fmla="*/ 5 h 48"/>
                          <a:gd name="T62" fmla="*/ 19 w 53"/>
                          <a:gd name="T63" fmla="*/ 0 h 48"/>
                          <a:gd name="T64" fmla="*/ 24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4" o:spid="_x0000_s1026" style="position:absolute;margin-left:273.15pt;margin-top:5.45pt;width:1.25pt;height:1.5pt;z-index:-25151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" path="m24,r5,l34,5r4,l43,10r5,l48,14r,5l53,24r-5,5l48,34r,4l43,43r-5,l34,48r-5,l24,48r-5,l15,43r-5,l5,38r,-4l5,29,,24,5,19r,-5l5,10r5,l15,5r4,l19,r5,xe" fillcolor="aqua" stroked="f">
              <v:path arrowok="t" o:connecttype="custom" o:connectlocs="7189,0;8686,0;10184,1984;11382,1984;12880,3969;14377,3969;14377,5556;14377,7541;15875,9525;14377,11509;14377,13494;14377,15081;12880,17066;11382,17066;10184,19050;8686,19050;7189,19050;5691,19050;5691,19050;4493,17066;2995,17066;1498,15081;1498,13494;1498,11509;0,9525;1498,7541;1498,5556;1498,3969;2995,3969;4493,1984;5691,1984;5691,0;7189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9040" behindDoc="1" locked="0" layoutInCell="1" allowOverlap="1">
              <wp:simplePos x="0" y="0"/>
              <wp:positionH relativeFrom="column">
                <wp:posOffset>3498215</wp:posOffset>
              </wp:positionH>
              <wp:positionV relativeFrom="paragraph">
                <wp:posOffset>69215</wp:posOffset>
              </wp:positionV>
              <wp:extent cx="14605" cy="19050"/>
              <wp:effectExtent l="2540" t="2540" r="1905" b="6985"/>
              <wp:wrapNone/>
              <wp:docPr id="1832" name="Freeform 124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3" o:spid="_x0000_s1026" style="position:absolute;margin-left:275.45pt;margin-top:5.45pt;width:1.15pt;height:1.5pt;z-index:-25151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" path="m24,r5,l33,5r5,5l43,10r,4l48,19r,5l48,29r-5,5l43,38r-5,5l33,43r,5l29,48r-5,l19,48r-5,l9,43r-4,l,38,,34,,29,,24,,19,,14,,10r5,l9,5r5,l19,r5,xe" fillcolor="aqua" stroked="f">
              <v:path arrowok="t" o:connecttype="custom" o:connectlocs="7303,0;8824,0;10041,1984;10041,1984;11562,3969;13084,3969;13084,5556;14605,7541;14605,9525;14605,11509;13084,13494;13084,15081;11562,17066;10041,17066;10041,19050;8824,19050;7303,19050;5781,19050;4260,19050;2738,17066;1521,17066;0,15081;0,13494;0,11509;0,9525;0,7541;0,5556;0,3969;1521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8016" behindDoc="1" locked="0" layoutInCell="1" allowOverlap="1">
              <wp:simplePos x="0" y="0"/>
              <wp:positionH relativeFrom="column">
                <wp:posOffset>3526790</wp:posOffset>
              </wp:positionH>
              <wp:positionV relativeFrom="paragraph">
                <wp:posOffset>69215</wp:posOffset>
              </wp:positionV>
              <wp:extent cx="13970" cy="19050"/>
              <wp:effectExtent l="2540" t="2540" r="2540" b="6985"/>
              <wp:wrapNone/>
              <wp:docPr id="1831" name="Freeform 124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2" o:spid="_x0000_s1026" style="position:absolute;margin-left:277.7pt;margin-top:5.45pt;width:1.1pt;height:1.5pt;z-index:-25151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" path="m24,r5,l33,5r5,l38,10r5,l48,14r,5l48,24r,5l48,34r-5,4l38,43r-5,5l29,48r-5,l19,48r-5,l9,43r-4,l5,38,,34,,29,,24,,19,,14,5,10,9,5r5,l19,r5,xe" fillcolor="aqua" stroked="f">
              <v:path arrowok="t" o:connecttype="custom" o:connectlocs="6985,0;8440,0;9604,1984;11060,1984;11060,3969;12515,3969;13970,5556;13970,7541;13970,9525;13970,11509;13970,13494;12515,15081;11060,17066;11060,17066;9604,19050;8440,19050;6985,19050;5530,19050;4075,19050;2619,17066;1455,17066;1455,15081;0,13494;0,11509;0,9525;0,7541;0,5556;1455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6992" behindDoc="1" locked="0" layoutInCell="1" allowOverlap="1">
              <wp:simplePos x="0" y="0"/>
              <wp:positionH relativeFrom="column">
                <wp:posOffset>3554730</wp:posOffset>
              </wp:positionH>
              <wp:positionV relativeFrom="paragraph">
                <wp:posOffset>69215</wp:posOffset>
              </wp:positionV>
              <wp:extent cx="13970" cy="19050"/>
              <wp:effectExtent l="1905" t="2540" r="3175" b="6985"/>
              <wp:wrapNone/>
              <wp:docPr id="1830" name="Freeform 124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1" o:spid="_x0000_s1026" style="position:absolute;margin-left:279.9pt;margin-top:5.45pt;width:1.1pt;height:1.5pt;z-index:-25151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" path="m24,r5,l33,5r5,l43,10r5,4l48,19r,5l48,29r,5l43,38r,5l38,43r-5,5l29,48r-5,l19,48r-5,l9,43,5,38,,34,,29,,24,,19,,14,5,10r4,l9,5r5,l19,r5,xe" fillcolor="aqua" stroked="f">
              <v:path arrowok="t" o:connecttype="custom" o:connectlocs="6985,0;8440,0;9604,1984;11060,1984;12515,3969;12515,3969;13970,5556;13970,7541;13970,9525;13970,11509;13970,13494;12515,15081;12515,17066;11060,17066;9604,19050;8440,19050;6985,19050;5530,19050;4075,19050;2619,17066;2619,17066;1455,15081;0,13494;0,11509;0,9525;0,7541;0,5556;1455,3969;2619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5968" behindDoc="1" locked="0" layoutInCell="1" allowOverlap="1">
              <wp:simplePos x="0" y="0"/>
              <wp:positionH relativeFrom="column">
                <wp:posOffset>3582670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829" name="Freeform 124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40" o:spid="_x0000_s1026" style="position:absolute;margin-left:282.1pt;margin-top:5.45pt;width:1.1pt;height:1.5pt;z-index:-25152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" path="m24,r5,l33,5r5,l43,10r5,4l48,19r,5l48,29r,5l43,38r,5l38,43r-5,5l29,48r-5,l19,48r-5,l9,43,5,38r,-4l,29,,24,,19,5,14r,-4l9,10,9,5r5,l19,r5,xe" fillcolor="aqua" stroked="f">
              <v:path arrowok="t" o:connecttype="custom" o:connectlocs="6985,0;8440,0;9604,1984;11060,1984;12515,3969;12515,3969;13970,5556;13970,7541;13970,9525;13970,11509;13970,13494;12515,15081;12515,17066;11060,17066;9604,19050;8440,19050;6985,19050;5530,19050;4075,19050;2619,17066;2619,17066;1455,15081;1455,13494;0,11509;0,9525;0,7541;1455,5556;1455,3969;2619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4944" behindDoc="1" locked="0" layoutInCell="1" allowOverlap="1">
              <wp:simplePos x="0" y="0"/>
              <wp:positionH relativeFrom="column">
                <wp:posOffset>3610610</wp:posOffset>
              </wp:positionH>
              <wp:positionV relativeFrom="paragraph">
                <wp:posOffset>69215</wp:posOffset>
              </wp:positionV>
              <wp:extent cx="15240" cy="19050"/>
              <wp:effectExtent l="635" t="2540" r="3175" b="6985"/>
              <wp:wrapNone/>
              <wp:docPr id="1828" name="Freeform 123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4 w 52"/>
                          <a:gd name="T1" fmla="*/ 0 h 48"/>
                          <a:gd name="T2" fmla="*/ 33 w 52"/>
                          <a:gd name="T3" fmla="*/ 0 h 48"/>
                          <a:gd name="T4" fmla="*/ 33 w 52"/>
                          <a:gd name="T5" fmla="*/ 5 h 48"/>
                          <a:gd name="T6" fmla="*/ 38 w 52"/>
                          <a:gd name="T7" fmla="*/ 5 h 48"/>
                          <a:gd name="T8" fmla="*/ 43 w 52"/>
                          <a:gd name="T9" fmla="*/ 10 h 48"/>
                          <a:gd name="T10" fmla="*/ 48 w 52"/>
                          <a:gd name="T11" fmla="*/ 10 h 48"/>
                          <a:gd name="T12" fmla="*/ 48 w 52"/>
                          <a:gd name="T13" fmla="*/ 14 h 48"/>
                          <a:gd name="T14" fmla="*/ 48 w 52"/>
                          <a:gd name="T15" fmla="*/ 19 h 48"/>
                          <a:gd name="T16" fmla="*/ 52 w 52"/>
                          <a:gd name="T17" fmla="*/ 24 h 48"/>
                          <a:gd name="T18" fmla="*/ 48 w 52"/>
                          <a:gd name="T19" fmla="*/ 29 h 48"/>
                          <a:gd name="T20" fmla="*/ 48 w 52"/>
                          <a:gd name="T21" fmla="*/ 34 h 48"/>
                          <a:gd name="T22" fmla="*/ 48 w 52"/>
                          <a:gd name="T23" fmla="*/ 38 h 48"/>
                          <a:gd name="T24" fmla="*/ 43 w 52"/>
                          <a:gd name="T25" fmla="*/ 43 h 48"/>
                          <a:gd name="T26" fmla="*/ 38 w 52"/>
                          <a:gd name="T27" fmla="*/ 43 h 48"/>
                          <a:gd name="T28" fmla="*/ 33 w 52"/>
                          <a:gd name="T29" fmla="*/ 48 h 48"/>
                          <a:gd name="T30" fmla="*/ 33 w 52"/>
                          <a:gd name="T31" fmla="*/ 48 h 48"/>
                          <a:gd name="T32" fmla="*/ 24 w 52"/>
                          <a:gd name="T33" fmla="*/ 48 h 48"/>
                          <a:gd name="T34" fmla="*/ 19 w 52"/>
                          <a:gd name="T35" fmla="*/ 48 h 48"/>
                          <a:gd name="T36" fmla="*/ 19 w 52"/>
                          <a:gd name="T37" fmla="*/ 48 h 48"/>
                          <a:gd name="T38" fmla="*/ 14 w 52"/>
                          <a:gd name="T39" fmla="*/ 43 h 48"/>
                          <a:gd name="T40" fmla="*/ 9 w 52"/>
                          <a:gd name="T41" fmla="*/ 43 h 48"/>
                          <a:gd name="T42" fmla="*/ 5 w 52"/>
                          <a:gd name="T43" fmla="*/ 38 h 48"/>
                          <a:gd name="T44" fmla="*/ 5 w 52"/>
                          <a:gd name="T45" fmla="*/ 34 h 48"/>
                          <a:gd name="T46" fmla="*/ 5 w 52"/>
                          <a:gd name="T47" fmla="*/ 29 h 48"/>
                          <a:gd name="T48" fmla="*/ 0 w 52"/>
                          <a:gd name="T49" fmla="*/ 24 h 48"/>
                          <a:gd name="T50" fmla="*/ 5 w 52"/>
                          <a:gd name="T51" fmla="*/ 19 h 48"/>
                          <a:gd name="T52" fmla="*/ 5 w 52"/>
                          <a:gd name="T53" fmla="*/ 14 h 48"/>
                          <a:gd name="T54" fmla="*/ 5 w 52"/>
                          <a:gd name="T55" fmla="*/ 10 h 48"/>
                          <a:gd name="T56" fmla="*/ 9 w 52"/>
                          <a:gd name="T57" fmla="*/ 10 h 48"/>
                          <a:gd name="T58" fmla="*/ 14 w 52"/>
                          <a:gd name="T59" fmla="*/ 5 h 48"/>
                          <a:gd name="T60" fmla="*/ 19 w 52"/>
                          <a:gd name="T61" fmla="*/ 5 h 48"/>
                          <a:gd name="T62" fmla="*/ 19 w 52"/>
                          <a:gd name="T63" fmla="*/ 0 h 48"/>
                          <a:gd name="T64" fmla="*/ 24 w 52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2" h="48">
                            <a:moveTo>
                              <a:pt x="24" y="0"/>
                            </a:moveTo>
                            <a:lnTo>
                              <a:pt x="33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2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9" o:spid="_x0000_s1026" style="position:absolute;margin-left:284.3pt;margin-top:5.45pt;width:1.2pt;height:1.5pt;z-index:-25152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" path="m24,r9,l33,5r5,l43,10r5,l48,14r,5l52,24r-4,5l48,34r,4l43,43r-5,l33,48r-9,l19,48,14,43r-5,l5,38r,-4l5,29,,24,5,19r,-5l5,10r4,l14,5r5,l19,r5,xe" fillcolor="aqua" stroked="f">
              <v:path arrowok="t" o:connecttype="custom" o:connectlocs="7034,0;9672,0;9672,1984;11137,1984;12602,3969;14068,3969;14068,5556;14068,7541;15240,9525;14068,11509;14068,13494;14068,15081;12602,17066;11137,17066;9672,19050;9672,19050;7034,19050;5568,19050;5568,19050;4103,17066;2638,17066;1465,15081;1465,13494;1465,11509;0,9525;1465,7541;1465,5556;1465,3969;2638,3969;4103,1984;5568,1984;5568,0;7034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3920" behindDoc="1" locked="0" layoutInCell="1" allowOverlap="1">
              <wp:simplePos x="0" y="0"/>
              <wp:positionH relativeFrom="column">
                <wp:posOffset>3639820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827" name="Freeform 123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8" o:spid="_x0000_s1026" style="position:absolute;margin-left:286.6pt;margin-top:5.45pt;width:1.1pt;height:1.5pt;z-index:-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" path="m24,r5,l34,5r5,l39,10r5,l44,14r4,5l48,24r,5l44,34r,4l39,43r-5,5l29,48r-5,l20,48r-5,l10,43r-5,l5,38,,34,,29,,24,,19,,14,5,10,10,5r5,l20,r4,xe" fillcolor="aqua" stroked="f">
              <v:path arrowok="t" o:connecttype="custom" o:connectlocs="6985,0;8440,0;9895,1984;11351,1984;11351,3969;12806,3969;12806,5556;13970,7541;13970,9525;13970,11509;12806,13494;12806,15081;11351,17066;11351,17066;9895,19050;8440,19050;6985,19050;5821,19050;4366,19050;2910,17066;1455,17066;1455,15081;0,13494;0,11509;0,9525;0,7541;0,5556;1455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2896" behindDoc="1" locked="0" layoutInCell="1" allowOverlap="1">
              <wp:simplePos x="0" y="0"/>
              <wp:positionH relativeFrom="column">
                <wp:posOffset>3667760</wp:posOffset>
              </wp:positionH>
              <wp:positionV relativeFrom="paragraph">
                <wp:posOffset>69215</wp:posOffset>
              </wp:positionV>
              <wp:extent cx="13970" cy="19050"/>
              <wp:effectExtent l="635" t="2540" r="4445" b="6985"/>
              <wp:wrapNone/>
              <wp:docPr id="1826" name="Freeform 123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7" o:spid="_x0000_s1026" style="position:absolute;margin-left:288.8pt;margin-top:5.45pt;width:1.1pt;height:1.5pt;z-index:-25152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" path="m24,r5,l34,5r5,l39,10r5,l48,14r,5l48,24r,5l48,34r-4,4l39,43r-5,5l29,48r-5,l20,48r-5,l10,43r-5,l5,38,,34,,29,,24,,19,,14,5,10,10,5r5,l20,r4,xe" fillcolor="aqua" stroked="f">
              <v:path arrowok="t" o:connecttype="custom" o:connectlocs="6985,0;8440,0;9895,1984;11351,1984;11351,3969;12806,3969;13970,5556;13970,7541;13970,9525;13970,11509;13970,13494;12806,15081;11351,17066;11351,17066;9895,19050;8440,19050;6985,19050;5821,19050;4366,19050;2910,17066;1455,17066;1455,15081;0,13494;0,11509;0,9525;0,7541;0,5556;1455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1872" behindDoc="1" locked="0" layoutInCell="1" allowOverlap="1">
              <wp:simplePos x="0" y="0"/>
              <wp:positionH relativeFrom="column">
                <wp:posOffset>3695700</wp:posOffset>
              </wp:positionH>
              <wp:positionV relativeFrom="paragraph">
                <wp:posOffset>69215</wp:posOffset>
              </wp:positionV>
              <wp:extent cx="13970" cy="19050"/>
              <wp:effectExtent l="0" t="2540" r="5080" b="6985"/>
              <wp:wrapNone/>
              <wp:docPr id="1825" name="Freeform 123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6" o:spid="_x0000_s1026" style="position:absolute;margin-left:291pt;margin-top:5.45pt;width:1.1pt;height:1.5pt;z-index:-25152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" path="m24,r5,l34,5r5,l44,10r4,4l48,19r,5l48,29r,5l44,38r,5l39,43r-5,5l29,48r-5,l20,48r-5,l10,43,5,38,,34,,29,,24,,19,,14,5,10r5,l10,5r5,l20,r4,xe" fillcolor="aqua" stroked="f">
              <v:path arrowok="t" o:connecttype="custom" o:connectlocs="6985,0;8440,0;9895,1984;11351,1984;12806,3969;12806,3969;13970,5556;13970,7541;13970,9525;13970,11509;13970,13494;12806,15081;12806,17066;11351,17066;9895,19050;8440,19050;6985,19050;5821,19050;4366,19050;2910,17066;2910,17066;1455,15081;0,13494;0,11509;0,9525;0,7541;0,5556;1455,3969;2910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90848" behindDoc="1" locked="0" layoutInCell="1" allowOverlap="1">
              <wp:simplePos x="0" y="0"/>
              <wp:positionH relativeFrom="column">
                <wp:posOffset>3723640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824" name="Freeform 123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5" o:spid="_x0000_s1026" style="position:absolute;margin-left:293.2pt;margin-top:5.45pt;width:1.1pt;height:1.5pt;z-index:-25152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" path="m24,r5,l34,5r5,l44,10r4,l48,14r,5l48,24r,5l48,34r,4l44,43r-5,l34,48r-5,l24,48r-4,l15,48,10,43,5,38r,-4l,29,,24,,19,5,14r,-4l10,10r,-5l15,5,20,r4,xe" fillcolor="aqua" stroked="f">
              <v:path arrowok="t" o:connecttype="custom" o:connectlocs="6985,0;8440,0;9895,1984;11351,1984;12806,3969;13970,3969;13970,5556;13970,7541;13970,9525;13970,11509;13970,13494;13970,15081;12806,17066;11351,17066;9895,19050;8440,19050;6985,19050;5821,19050;4366,19050;2910,17066;2910,17066;1455,15081;1455,13494;0,11509;0,9525;0,7541;1455,5556;1455,3969;2910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9824" behindDoc="1" locked="0" layoutInCell="1" allowOverlap="1">
              <wp:simplePos x="0" y="0"/>
              <wp:positionH relativeFrom="column">
                <wp:posOffset>3751580</wp:posOffset>
              </wp:positionH>
              <wp:positionV relativeFrom="paragraph">
                <wp:posOffset>69215</wp:posOffset>
              </wp:positionV>
              <wp:extent cx="15875" cy="19050"/>
              <wp:effectExtent l="8255" t="2540" r="4445" b="6985"/>
              <wp:wrapNone/>
              <wp:docPr id="1823" name="Freeform 123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875" cy="1905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4 w 53"/>
                          <a:gd name="T3" fmla="*/ 0 h 48"/>
                          <a:gd name="T4" fmla="*/ 34 w 53"/>
                          <a:gd name="T5" fmla="*/ 5 h 48"/>
                          <a:gd name="T6" fmla="*/ 39 w 53"/>
                          <a:gd name="T7" fmla="*/ 5 h 48"/>
                          <a:gd name="T8" fmla="*/ 43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3 w 53"/>
                          <a:gd name="T25" fmla="*/ 43 h 48"/>
                          <a:gd name="T26" fmla="*/ 39 w 53"/>
                          <a:gd name="T27" fmla="*/ 43 h 48"/>
                          <a:gd name="T28" fmla="*/ 34 w 53"/>
                          <a:gd name="T29" fmla="*/ 48 h 48"/>
                          <a:gd name="T30" fmla="*/ 34 w 53"/>
                          <a:gd name="T31" fmla="*/ 48 h 48"/>
                          <a:gd name="T32" fmla="*/ 29 w 53"/>
                          <a:gd name="T33" fmla="*/ 48 h 48"/>
                          <a:gd name="T34" fmla="*/ 24 w 53"/>
                          <a:gd name="T35" fmla="*/ 48 h 48"/>
                          <a:gd name="T36" fmla="*/ 19 w 53"/>
                          <a:gd name="T37" fmla="*/ 48 h 48"/>
                          <a:gd name="T38" fmla="*/ 15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5 w 53"/>
                          <a:gd name="T59" fmla="*/ 5 h 48"/>
                          <a:gd name="T60" fmla="*/ 19 w 53"/>
                          <a:gd name="T61" fmla="*/ 5 h 48"/>
                          <a:gd name="T62" fmla="*/ 24 w 53"/>
                          <a:gd name="T63" fmla="*/ 0 h 48"/>
                          <a:gd name="T64" fmla="*/ 29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4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5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4" o:spid="_x0000_s1026" style="position:absolute;margin-left:295.4pt;margin-top:5.45pt;width:1.25pt;height:1.5pt;z-index:-25152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" path="m29,r5,l34,5r5,l43,10r5,l48,14r,5l53,24r-5,5l48,34r,4l43,43r-4,l34,48r-5,l24,48r-5,l15,43r-5,l5,38r,-4l5,29,,24,5,19r,-5l5,10r5,l15,5r4,l24,r5,xe" fillcolor="aqua" stroked="f">
              <v:path arrowok="t" o:connecttype="custom" o:connectlocs="8686,0;10184,0;10184,1984;11682,1984;12880,3969;14377,3969;14377,5556;14377,7541;15875,9525;14377,11509;14377,13494;14377,15081;12880,17066;11682,17066;10184,19050;10184,19050;8686,19050;7189,19050;5691,19050;4493,17066;2995,17066;1498,15081;1498,13494;1498,11509;0,9525;1498,7541;1498,5556;1498,3969;2995,3969;4493,1984;5691,1984;7189,0;8686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8800" behindDoc="1" locked="0" layoutInCell="1" allowOverlap="1">
              <wp:simplePos x="0" y="0"/>
              <wp:positionH relativeFrom="column">
                <wp:posOffset>3780790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822" name="Freeform 123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3" o:spid="_x0000_s1026" style="position:absolute;margin-left:297.7pt;margin-top:5.45pt;width:1.1pt;height:1.5pt;z-index:-25152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" path="m24,r5,l34,5r4,l38,10r5,l43,14r5,5l48,24r,5l43,34r,4l38,43r-4,5l29,48r-5,l19,48r-5,l10,43r-5,l5,38,,34,,29,,24,,19,,14,5,10,10,5r4,l19,r5,xe" fillcolor="aqua" stroked="f">
              <v:path arrowok="t" o:connecttype="custom" o:connectlocs="6985,0;8440,0;9895,1984;11060,1984;11060,3969;12515,3969;12515,5556;13970,7541;13970,9525;13970,11509;12515,13494;12515,15081;11060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7776" behindDoc="1" locked="0" layoutInCell="1" allowOverlap="1">
              <wp:simplePos x="0" y="0"/>
              <wp:positionH relativeFrom="column">
                <wp:posOffset>3809365</wp:posOffset>
              </wp:positionH>
              <wp:positionV relativeFrom="paragraph">
                <wp:posOffset>69215</wp:posOffset>
              </wp:positionV>
              <wp:extent cx="13335" cy="19050"/>
              <wp:effectExtent l="8890" t="2540" r="6350" b="6985"/>
              <wp:wrapNone/>
              <wp:docPr id="1821" name="Freeform 123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2" o:spid="_x0000_s1026" style="position:absolute;margin-left:299.95pt;margin-top:5.45pt;width:1.05pt;height:1.5pt;z-index:-25152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" path="m24,r5,l34,5r4,l38,10r5,l48,14r,5l48,24r,5l48,34r-5,4l38,43r-4,5l29,48r-5,l19,48r-5,l10,43r-5,l5,38,,34,,29,,24,,19,,14,5,10,10,5r4,l19,r5,xe" fillcolor="aqua" stroked="f">
              <v:path arrowok="t" o:connecttype="custom" o:connectlocs="6668,0;8057,0;9446,1984;10557,1984;10557,3969;11946,3969;13335,5556;13335,7541;13335,9525;13335,11509;13335,13494;11946,15081;10557,17066;10557,17066;9446,19050;8057,19050;6668,19050;5278,19050;3889,19050;2778,17066;1389,17066;1389,15081;0,13494;0,11509;0,9525;0,7541;0,5556;1389,3969;1389,3969;2778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6752" behindDoc="1" locked="0" layoutInCell="1" allowOverlap="1">
              <wp:simplePos x="0" y="0"/>
              <wp:positionH relativeFrom="column">
                <wp:posOffset>3837305</wp:posOffset>
              </wp:positionH>
              <wp:positionV relativeFrom="paragraph">
                <wp:posOffset>69215</wp:posOffset>
              </wp:positionV>
              <wp:extent cx="13970" cy="19050"/>
              <wp:effectExtent l="8255" t="2540" r="6350" b="6985"/>
              <wp:wrapNone/>
              <wp:docPr id="1820" name="Freeform 123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1" o:spid="_x0000_s1026" style="position:absolute;margin-left:302.15pt;margin-top:5.45pt;width:1.1pt;height:1.5pt;z-index:-2515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" path="m24,r5,l34,5r4,l43,10r5,4l48,19r,5l48,29r,5l43,38r,5l38,43r-4,5l29,48r-5,l19,48r-5,l10,43,5,38,,34,,29,,24,,19,,14,5,10r5,l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2910,17066;1455,15081;0,13494;0,11509;0,9525;0,7541;0,5556;1455,3969;2910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5728" behindDoc="1" locked="0" layoutInCell="1" allowOverlap="1">
              <wp:simplePos x="0" y="0"/>
              <wp:positionH relativeFrom="column">
                <wp:posOffset>3864610</wp:posOffset>
              </wp:positionH>
              <wp:positionV relativeFrom="paragraph">
                <wp:posOffset>69215</wp:posOffset>
              </wp:positionV>
              <wp:extent cx="14605" cy="19050"/>
              <wp:effectExtent l="6985" t="2540" r="6985" b="6985"/>
              <wp:wrapNone/>
              <wp:docPr id="1819" name="Freeform 123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30" o:spid="_x0000_s1026" style="position:absolute;margin-left:304.3pt;margin-top:5.45pt;width:1.15pt;height:1.5pt;z-index:-25153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" path="m24,r5,l34,5r4,l43,10r5,l48,14r,5l48,24r,5l48,34r,4l43,43r-5,l34,48r-5,l24,48r-5,l14,48r,-5l10,43,5,38r,-4l,29,,24,,19,5,14r,-4l10,10,14,5,19,r5,xe" fillcolor="aqua" stroked="f">
              <v:path arrowok="t" o:connecttype="custom" o:connectlocs="7303,0;8824,0;10345,1984;11562,1984;13084,3969;14605,3969;14605,5556;14605,7541;14605,9525;14605,11509;14605,13494;14605,15081;13084,17066;11562,17066;10345,19050;8824,19050;7303,19050;5781,19050;4260,19050;4260,17066;3043,17066;1521,15081;1521,13494;0,11509;0,9525;0,7541;1521,5556;1521,3969;3043,3969;4260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4704" behindDoc="1" locked="0" layoutInCell="1" allowOverlap="1">
              <wp:simplePos x="0" y="0"/>
              <wp:positionH relativeFrom="column">
                <wp:posOffset>3893185</wp:posOffset>
              </wp:positionH>
              <wp:positionV relativeFrom="paragraph">
                <wp:posOffset>69215</wp:posOffset>
              </wp:positionV>
              <wp:extent cx="15240" cy="19050"/>
              <wp:effectExtent l="6985" t="2540" r="6350" b="6985"/>
              <wp:wrapNone/>
              <wp:docPr id="1818" name="Freeform 122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9 w 53"/>
                          <a:gd name="T1" fmla="*/ 0 h 48"/>
                          <a:gd name="T2" fmla="*/ 33 w 53"/>
                          <a:gd name="T3" fmla="*/ 0 h 48"/>
                          <a:gd name="T4" fmla="*/ 38 w 53"/>
                          <a:gd name="T5" fmla="*/ 5 h 48"/>
                          <a:gd name="T6" fmla="*/ 38 w 53"/>
                          <a:gd name="T7" fmla="*/ 5 h 48"/>
                          <a:gd name="T8" fmla="*/ 43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3 w 53"/>
                          <a:gd name="T25" fmla="*/ 43 h 48"/>
                          <a:gd name="T26" fmla="*/ 38 w 53"/>
                          <a:gd name="T27" fmla="*/ 43 h 48"/>
                          <a:gd name="T28" fmla="*/ 38 w 53"/>
                          <a:gd name="T29" fmla="*/ 48 h 48"/>
                          <a:gd name="T30" fmla="*/ 33 w 53"/>
                          <a:gd name="T31" fmla="*/ 48 h 48"/>
                          <a:gd name="T32" fmla="*/ 29 w 53"/>
                          <a:gd name="T33" fmla="*/ 48 h 48"/>
                          <a:gd name="T34" fmla="*/ 24 w 53"/>
                          <a:gd name="T35" fmla="*/ 48 h 48"/>
                          <a:gd name="T36" fmla="*/ 19 w 53"/>
                          <a:gd name="T37" fmla="*/ 48 h 48"/>
                          <a:gd name="T38" fmla="*/ 14 w 53"/>
                          <a:gd name="T39" fmla="*/ 43 h 48"/>
                          <a:gd name="T40" fmla="*/ 9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5 w 53"/>
                          <a:gd name="T47" fmla="*/ 29 h 48"/>
                          <a:gd name="T48" fmla="*/ 0 w 53"/>
                          <a:gd name="T49" fmla="*/ 24 h 48"/>
                          <a:gd name="T50" fmla="*/ 5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9 w 53"/>
                          <a:gd name="T57" fmla="*/ 10 h 48"/>
                          <a:gd name="T58" fmla="*/ 14 w 53"/>
                          <a:gd name="T59" fmla="*/ 5 h 48"/>
                          <a:gd name="T60" fmla="*/ 19 w 53"/>
                          <a:gd name="T61" fmla="*/ 5 h 48"/>
                          <a:gd name="T62" fmla="*/ 24 w 53"/>
                          <a:gd name="T63" fmla="*/ 0 h 48"/>
                          <a:gd name="T64" fmla="*/ 29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9" y="0"/>
                            </a:moveTo>
                            <a:lnTo>
                              <a:pt x="33" y="0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8" y="48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5" y="29"/>
                            </a:lnTo>
                            <a:lnTo>
                              <a:pt x="0" y="24"/>
                            </a:lnTo>
                            <a:lnTo>
                              <a:pt x="5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5"/>
                            </a:lnTo>
                            <a:lnTo>
                              <a:pt x="24" y="0"/>
                            </a:lnTo>
                            <a:lnTo>
                              <a:pt x="29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9" o:spid="_x0000_s1026" style="position:absolute;margin-left:306.55pt;margin-top:5.45pt;width:1.2pt;height:1.5pt;z-index:-25153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" path="m29,r4,l38,5r5,5l48,10r,4l48,19r5,5l48,29r,5l48,38r-5,5l38,43r,5l33,48r-4,l24,48r-5,l14,43r-5,l5,38r,-4l5,29,,24,5,19r,-5l5,10r4,l14,5r5,l24,r5,xe" fillcolor="aqua" stroked="f">
              <v:path arrowok="t" o:connecttype="custom" o:connectlocs="8339,0;9489,0;10927,1984;10927,1984;12365,3969;13802,3969;13802,5556;13802,7541;15240,9525;13802,11509;13802,13494;13802,15081;12365,17066;10927,17066;10927,19050;9489,19050;8339,19050;6901,19050;5463,19050;4026,17066;2588,17066;1438,15081;1438,13494;1438,11509;0,9525;1438,7541;1438,5556;1438,3969;2588,3969;4026,1984;5463,1984;6901,0;8339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3680" behindDoc="1" locked="0" layoutInCell="1" allowOverlap="1">
              <wp:simplePos x="0" y="0"/>
              <wp:positionH relativeFrom="column">
                <wp:posOffset>3922395</wp:posOffset>
              </wp:positionH>
              <wp:positionV relativeFrom="paragraph">
                <wp:posOffset>69215</wp:posOffset>
              </wp:positionV>
              <wp:extent cx="13970" cy="19050"/>
              <wp:effectExtent l="7620" t="2540" r="6985" b="6985"/>
              <wp:wrapNone/>
              <wp:docPr id="1817" name="Freeform 122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8" o:spid="_x0000_s1026" style="position:absolute;margin-left:308.85pt;margin-top:5.45pt;width:1.1pt;height:1.5pt;z-index:-25153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" path="m24,r4,l33,5r5,l38,10r5,l43,14r5,5l48,24r,5l43,34r,4l38,43r-5,5l28,48r-4,l19,48r-5,l9,43r-5,l4,38,,34,,29,,24,,19,,14,4,10,9,5r5,l19,r5,xe" fillcolor="aqua" stroked="f">
              <v:path arrowok="t" o:connecttype="custom" o:connectlocs="6985,0;8149,0;9604,1984;11060,1984;11060,3969;12515,3969;12515,5556;13970,7541;13970,9525;13970,11509;12515,13494;12515,15081;11060,17066;11060,17066;9604,19050;8149,19050;6985,19050;5530,19050;4075,19050;2619,17066;1164,17066;1164,15081;0,13494;0,11509;0,9525;0,7541;0,5556;1164,3969;1164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2656" behindDoc="1" locked="0" layoutInCell="1" allowOverlap="1">
              <wp:simplePos x="0" y="0"/>
              <wp:positionH relativeFrom="column">
                <wp:posOffset>3950335</wp:posOffset>
              </wp:positionH>
              <wp:positionV relativeFrom="paragraph">
                <wp:posOffset>69215</wp:posOffset>
              </wp:positionV>
              <wp:extent cx="13970" cy="19050"/>
              <wp:effectExtent l="6985" t="2540" r="7620" b="6985"/>
              <wp:wrapNone/>
              <wp:docPr id="1816" name="Freeform 122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7" o:spid="_x0000_s1026" style="position:absolute;margin-left:311.05pt;margin-top:5.45pt;width:1.1pt;height:1.5pt;z-index:-25153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" path="m24,r4,l33,5r5,l43,10r5,4l48,19r,5l48,29r,5l43,38r,5l38,43r-5,5l28,48r-4,l19,48r-5,l9,43r-5,l4,38,,34,,29,,24,,19,,14,4,10,9,5r5,l19,r5,xe" fillcolor="aqua" stroked="f">
              <v:path arrowok="t" o:connecttype="custom" o:connectlocs="6985,0;8149,0;9604,1984;11060,1984;12515,3969;12515,3969;13970,5556;13970,7541;13970,9525;13970,11509;13970,13494;12515,15081;12515,17066;11060,17066;9604,19050;8149,19050;6985,19050;5530,19050;4075,19050;2619,17066;1164,17066;1164,15081;0,13494;0,11509;0,9525;0,7541;0,5556;1164,3969;1164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1632" behindDoc="1" locked="0" layoutInCell="1" allowOverlap="1">
              <wp:simplePos x="0" y="0"/>
              <wp:positionH relativeFrom="column">
                <wp:posOffset>3978275</wp:posOffset>
              </wp:positionH>
              <wp:positionV relativeFrom="paragraph">
                <wp:posOffset>69215</wp:posOffset>
              </wp:positionV>
              <wp:extent cx="13970" cy="19050"/>
              <wp:effectExtent l="6350" t="2540" r="8255" b="6985"/>
              <wp:wrapNone/>
              <wp:docPr id="1815" name="Freeform 122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6" o:spid="_x0000_s1026" style="position:absolute;margin-left:313.25pt;margin-top:5.45pt;width:1.1pt;height:1.5pt;z-index:-25153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" path="m24,r4,l33,5r5,l43,10r5,4l48,19r,5l48,29r,5l43,38r,5l38,43r-5,5l28,48r-4,l19,48r-5,l9,43,4,38,,34,,29,,24,,19,,14,4,10r5,l9,5r5,l19,r5,xe" fillcolor="aqua" stroked="f">
              <v:path arrowok="t" o:connecttype="custom" o:connectlocs="6985,0;8149,0;9604,1984;11060,1984;12515,3969;12515,3969;13970,5556;13970,7541;13970,9525;13970,11509;13970,13494;12515,15081;12515,17066;11060,17066;9604,19050;8149,19050;6985,19050;5530,19050;4075,19050;2619,17066;2619,17066;1164,15081;0,13494;0,11509;0,9525;0,7541;0,5556;1164,3969;2619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80608" behindDoc="1" locked="0" layoutInCell="1" allowOverlap="1">
              <wp:simplePos x="0" y="0"/>
              <wp:positionH relativeFrom="column">
                <wp:posOffset>4006215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814" name="Freeform 122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4 w 48"/>
                          <a:gd name="T43" fmla="*/ 38 h 48"/>
                          <a:gd name="T44" fmla="*/ 4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4 w 48"/>
                          <a:gd name="T53" fmla="*/ 14 h 48"/>
                          <a:gd name="T54" fmla="*/ 4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4" y="38"/>
                            </a:lnTo>
                            <a:lnTo>
                              <a:pt x="4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4" y="14"/>
                            </a:lnTo>
                            <a:lnTo>
                              <a:pt x="4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5" o:spid="_x0000_s1026" style="position:absolute;margin-left:315.45pt;margin-top:5.45pt;width:1.1pt;height:1.5pt;z-index:-25153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" path="m24,r4,l33,5r5,l43,10r5,l48,14r,5l48,24r,5l48,34r,4l43,43r-5,l33,48r-5,l24,48r-5,l14,48r,-5l9,43,4,38r,-4l,29,,24,,19,4,14r,-4l9,10,14,5,19,r5,xe" fillcolor="aqua" stroked="f">
              <v:path arrowok="t" o:connecttype="custom" o:connectlocs="6985,0;8149,0;9604,1984;11060,1984;12515,3969;13970,3969;13970,5556;13970,7541;13970,9525;13970,11509;13970,13494;13970,15081;12515,17066;11060,17066;9604,19050;8149,19050;6985,19050;5530,19050;4075,19050;4075,17066;2619,17066;1164,15081;1164,13494;0,11509;0,9525;0,7541;1164,5556;1164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9584" behindDoc="1" locked="0" layoutInCell="1" allowOverlap="1">
              <wp:simplePos x="0" y="0"/>
              <wp:positionH relativeFrom="column">
                <wp:posOffset>4035425</wp:posOffset>
              </wp:positionH>
              <wp:positionV relativeFrom="paragraph">
                <wp:posOffset>69215</wp:posOffset>
              </wp:positionV>
              <wp:extent cx="13970" cy="19050"/>
              <wp:effectExtent l="6350" t="2540" r="8255" b="6985"/>
              <wp:wrapNone/>
              <wp:docPr id="1813" name="Freeform 122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9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9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4" o:spid="_x0000_s1026" style="position:absolute;margin-left:317.75pt;margin-top:5.45pt;width:1.1pt;height:1.5pt;z-index:-25153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" path="m24,r5,l34,5r5,5l43,10r,4l48,19r,5l48,29r-5,5l43,38r-4,5l34,43r,5l29,48r-5,l19,48r-4,l10,43r-5,l,38,,34,,29,,24,,19,,14,,10r5,l10,5r5,l19,r5,xe" fillcolor="aqua" stroked="f">
              <v:path arrowok="t" o:connecttype="custom" o:connectlocs="6985,0;8440,0;9895,1984;9895,1984;11351,3969;12515,3969;12515,5556;13970,7541;13970,9525;13970,11509;12515,13494;12515,15081;11351,17066;9895,17066;9895,19050;8440,19050;6985,19050;5530,19050;4366,19050;2910,17066;1455,17066;0,15081;0,13494;0,11509;0,9525;0,7541;0,5556;0,3969;1455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8560" behindDoc="1" locked="0" layoutInCell="1" allowOverlap="1">
              <wp:simplePos x="0" y="0"/>
              <wp:positionH relativeFrom="column">
                <wp:posOffset>4063365</wp:posOffset>
              </wp:positionH>
              <wp:positionV relativeFrom="paragraph">
                <wp:posOffset>69215</wp:posOffset>
              </wp:positionV>
              <wp:extent cx="13970" cy="19050"/>
              <wp:effectExtent l="5715" t="2540" r="8890" b="6985"/>
              <wp:wrapNone/>
              <wp:docPr id="1812" name="Freeform 122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3" o:spid="_x0000_s1026" style="position:absolute;margin-left:319.95pt;margin-top:5.45pt;width:1.1pt;height:1.5pt;z-index:-25153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" path="m24,r5,l34,5r5,l39,10r4,l43,14r5,5l48,24r,5l43,34r,4l39,43r-5,5l29,48r-5,l19,48r-4,l10,43r-5,l5,38,,34,,29,,24,,19,,14,5,10,10,5r5,l19,r5,xe" fillcolor="aqua" stroked="f">
              <v:path arrowok="t" o:connecttype="custom" o:connectlocs="6985,0;8440,0;9895,1984;11351,1984;11351,3969;12515,3969;12515,5556;13970,7541;13970,9525;13970,11509;12515,13494;12515,15081;11351,17066;11351,17066;9895,19050;8440,19050;6985,19050;5530,19050;4366,19050;2910,17066;1455,17066;1455,15081;0,13494;0,11509;0,9525;0,7541;0,5556;1455,3969;1455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7536" behindDoc="1" locked="0" layoutInCell="1" allowOverlap="1">
              <wp:simplePos x="0" y="0"/>
              <wp:positionH relativeFrom="column">
                <wp:posOffset>4091305</wp:posOffset>
              </wp:positionH>
              <wp:positionV relativeFrom="paragraph">
                <wp:posOffset>69215</wp:posOffset>
              </wp:positionV>
              <wp:extent cx="13970" cy="19050"/>
              <wp:effectExtent l="5080" t="2540" r="0" b="6985"/>
              <wp:wrapNone/>
              <wp:docPr id="1811" name="Freeform 122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2" o:spid="_x0000_s1026" style="position:absolute;margin-left:322.15pt;margin-top:5.45pt;width:1.1pt;height:1.5pt;z-index:-25153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" path="m24,r5,l34,5r5,l43,10r5,4l48,19r,5l48,29r,5l43,38r,5l39,43r-5,5l29,48r-5,l19,48r-4,l10,43r-5,l5,38,,34,,29,,24,,19,,14,5,10,10,5r5,l19,r5,xe" fillcolor="aqua" stroked="f">
              <v:path arrowok="t" o:connecttype="custom" o:connectlocs="6985,0;8440,0;9895,1984;11351,1984;12515,3969;12515,3969;13970,5556;13970,7541;13970,9525;13970,11509;13970,13494;12515,15081;12515,17066;11351,17066;9895,19050;8440,19050;6985,19050;5530,19050;4366,19050;2910,17066;1455,17066;1455,15081;0,13494;0,11509;0,9525;0,7541;0,5556;1455,3969;1455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6512" behindDoc="1" locked="0" layoutInCell="1" allowOverlap="1">
              <wp:simplePos x="0" y="0"/>
              <wp:positionH relativeFrom="column">
                <wp:posOffset>4119245</wp:posOffset>
              </wp:positionH>
              <wp:positionV relativeFrom="paragraph">
                <wp:posOffset>69215</wp:posOffset>
              </wp:positionV>
              <wp:extent cx="13970" cy="19050"/>
              <wp:effectExtent l="4445" t="2540" r="635" b="6985"/>
              <wp:wrapNone/>
              <wp:docPr id="1810" name="Freeform 122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1" o:spid="_x0000_s1026" style="position:absolute;margin-left:324.35pt;margin-top:5.45pt;width:1.1pt;height:1.5pt;z-index:-25153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" path="m24,r5,l34,5r5,l43,10r5,4l48,19r,5l48,29r,5l43,38r,5l39,43r-5,5l29,48r-5,l19,48r-4,l10,43,5,38r,-4l,29,,24,,19,5,14r,-4l10,10r,-5l15,5,19,r5,xe" fillcolor="aqua" stroked="f">
              <v:path arrowok="t" o:connecttype="custom" o:connectlocs="6985,0;8440,0;9895,1984;11351,1984;12515,3969;12515,3969;13970,5556;13970,7541;13970,9525;13970,11509;13970,13494;12515,15081;12515,17066;11351,17066;9895,19050;8440,19050;6985,19050;5530,19050;4366,19050;2910,17066;2910,17066;1455,15081;1455,13494;0,11509;0,9525;0,7541;1455,5556;1455,3969;2910,3969;2910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5488" behindDoc="1" locked="0" layoutInCell="1" allowOverlap="1">
              <wp:simplePos x="0" y="0"/>
              <wp:positionH relativeFrom="column">
                <wp:posOffset>4147185</wp:posOffset>
              </wp:positionH>
              <wp:positionV relativeFrom="paragraph">
                <wp:posOffset>69215</wp:posOffset>
              </wp:positionV>
              <wp:extent cx="13970" cy="19050"/>
              <wp:effectExtent l="3810" t="2540" r="1270" b="6985"/>
              <wp:wrapNone/>
              <wp:docPr id="1809" name="Freeform 12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20" o:spid="_x0000_s1026" style="position:absolute;margin-left:326.55pt;margin-top:5.45pt;width:1.1pt;height:1.5pt;z-index:-25154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" path="m24,r5,l34,5r5,l43,10r5,l48,14r,5l48,24r,5l48,34r,4l43,43r-4,l34,48r-5,l24,48r-5,l15,48r,-5l10,43,5,38r,-4l,29,,24,,19,5,14r,-4l10,10,15,5,19,r5,xe" fillcolor="aqua" stroked="f">
              <v:path arrowok="t" o:connecttype="custom" o:connectlocs="6985,0;8440,0;9895,1984;11351,1984;12515,3969;13970,3969;13970,5556;13970,7541;13970,9525;13970,11509;13970,13494;13970,15081;12515,17066;11351,17066;9895,19050;8440,19050;6985,19050;5530,19050;4366,19050;4366,17066;2910,17066;1455,15081;1455,13494;0,11509;0,9525;0,7541;1455,5556;1455,3969;2910,3969;4366,1984;4366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4464" behindDoc="1" locked="0" layoutInCell="1" allowOverlap="1">
              <wp:simplePos x="0" y="0"/>
              <wp:positionH relativeFrom="column">
                <wp:posOffset>4176395</wp:posOffset>
              </wp:positionH>
              <wp:positionV relativeFrom="paragraph">
                <wp:posOffset>69215</wp:posOffset>
              </wp:positionV>
              <wp:extent cx="13970" cy="19050"/>
              <wp:effectExtent l="4445" t="2540" r="635" b="6985"/>
              <wp:wrapNone/>
              <wp:docPr id="1808" name="Freeform 12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9" o:spid="_x0000_s1026" style="position:absolute;margin-left:328.85pt;margin-top:5.45pt;width:1.1pt;height:1.5pt;z-index:-25154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" path="m24,r5,l33,5r5,5l43,10r,4l48,19r,5l48,29r-5,5l43,38r-5,5l33,43r,5l29,48r-5,l19,48r-5,l9,43r-4,l,38,,34,,29,,24,,19,,14,,10r5,l9,5r5,l19,r5,xe" fillcolor="aqua" stroked="f">
              <v:path arrowok="t" o:connecttype="custom" o:connectlocs="6985,0;8440,0;9604,1984;9604,1984;11060,3969;12515,3969;12515,5556;13970,7541;13970,9525;13970,11509;12515,13494;12515,15081;11060,17066;9604,17066;9604,19050;8440,19050;6985,19050;5530,19050;4075,19050;2619,17066;1455,17066;0,15081;0,13494;0,11509;0,9525;0,7541;0,5556;0,3969;1455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3440" behindDoc="1" locked="0" layoutInCell="1" allowOverlap="1">
              <wp:simplePos x="0" y="0"/>
              <wp:positionH relativeFrom="column">
                <wp:posOffset>4204970</wp:posOffset>
              </wp:positionH>
              <wp:positionV relativeFrom="paragraph">
                <wp:posOffset>69215</wp:posOffset>
              </wp:positionV>
              <wp:extent cx="13335" cy="19050"/>
              <wp:effectExtent l="4445" t="2540" r="1270" b="6985"/>
              <wp:wrapNone/>
              <wp:docPr id="1807" name="Freeform 12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8" o:spid="_x0000_s1026" style="position:absolute;margin-left:331.1pt;margin-top:5.45pt;width:1.05pt;height:1.5pt;z-index:-25154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" path="m24,r5,l33,5r5,l38,10r5,l43,14r5,5l48,24r,5l43,34r,4l38,43r-5,5l29,48r-5,l19,48r-5,l9,43r-4,l5,38,,34,,29,,24,,19,,14,5,10,9,5r5,l19,r5,xe" fillcolor="aqua" stroked="f">
              <v:path arrowok="t" o:connecttype="custom" o:connectlocs="6668,0;8057,0;9168,1984;10557,1984;10557,3969;11946,3969;11946,5556;13335,7541;13335,9525;13335,11509;11946,13494;11946,15081;10557,17066;10557,17066;9168,19050;8057,19050;6668,19050;5278,19050;3889,19050;2500,17066;1389,17066;1389,15081;0,13494;0,11509;0,9525;0,7541;0,5556;1389,3969;1389,3969;2500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2416" behindDoc="1" locked="0" layoutInCell="1" allowOverlap="1">
              <wp:simplePos x="0" y="0"/>
              <wp:positionH relativeFrom="column">
                <wp:posOffset>4232275</wp:posOffset>
              </wp:positionH>
              <wp:positionV relativeFrom="paragraph">
                <wp:posOffset>69215</wp:posOffset>
              </wp:positionV>
              <wp:extent cx="14605" cy="19050"/>
              <wp:effectExtent l="3175" t="2540" r="1270" b="6985"/>
              <wp:wrapNone/>
              <wp:docPr id="1806" name="Freeform 12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7" o:spid="_x0000_s1026" style="position:absolute;margin-left:333.25pt;margin-top:5.45pt;width:1.15pt;height:1.5pt;z-index:-25154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" path="m24,r5,l33,5r5,l43,10r5,4l48,19r,5l48,29r,5l43,38r,5l38,43r-5,5l29,48r-5,l19,48r-5,l9,43r-4,l5,38,,34,,29,,24,,19,,14,5,10,9,5r5,l19,r5,xe" fillcolor="aqua" stroked="f">
              <v:path arrowok="t" o:connecttype="custom" o:connectlocs="7303,0;8824,0;10041,1984;11562,1984;13084,3969;13084,3969;14605,5556;14605,7541;14605,9525;14605,11509;14605,13494;13084,15081;13084,17066;11562,17066;10041,19050;8824,19050;7303,19050;5781,19050;4260,19050;2738,17066;1521,17066;1521,15081;0,13494;0,11509;0,9525;0,7541;0,5556;1521,3969;1521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1392" behindDoc="1" locked="0" layoutInCell="1" allowOverlap="1">
              <wp:simplePos x="0" y="0"/>
              <wp:positionH relativeFrom="column">
                <wp:posOffset>4260215</wp:posOffset>
              </wp:positionH>
              <wp:positionV relativeFrom="paragraph">
                <wp:posOffset>69215</wp:posOffset>
              </wp:positionV>
              <wp:extent cx="13970" cy="19050"/>
              <wp:effectExtent l="2540" t="2540" r="2540" b="6985"/>
              <wp:wrapNone/>
              <wp:docPr id="1805" name="Freeform 121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6" o:spid="_x0000_s1026" style="position:absolute;margin-left:335.45pt;margin-top:5.45pt;width:1.1pt;height:1.5pt;z-index:-25154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" path="m24,r5,l33,5r5,l43,10r5,4l48,19r,5l48,29r,5l43,38r,5l38,43r-5,5l29,48r-5,l19,48r-5,l9,43,5,38r,-4l,29,,24,,19,5,14r,-4l9,10,9,5r5,l19,r5,xe" fillcolor="aqua" stroked="f">
              <v:path arrowok="t" o:connecttype="custom" o:connectlocs="6985,0;8440,0;9604,1984;11060,1984;12515,3969;12515,3969;13970,5556;13970,7541;13970,9525;13970,11509;13970,13494;12515,15081;12515,17066;11060,17066;9604,19050;8440,19050;6985,19050;5530,19050;4075,19050;2619,17066;2619,17066;1455,15081;1455,13494;0,11509;0,9525;0,7541;1455,5556;1455,3969;2619,3969;2619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70368" behindDoc="1" locked="0" layoutInCell="1" allowOverlap="1">
              <wp:simplePos x="0" y="0"/>
              <wp:positionH relativeFrom="column">
                <wp:posOffset>4288790</wp:posOffset>
              </wp:positionH>
              <wp:positionV relativeFrom="paragraph">
                <wp:posOffset>69215</wp:posOffset>
              </wp:positionV>
              <wp:extent cx="13335" cy="19050"/>
              <wp:effectExtent l="2540" t="2540" r="3175" b="6985"/>
              <wp:wrapNone/>
              <wp:docPr id="1804" name="Freeform 12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5" o:spid="_x0000_s1026" style="position:absolute;margin-left:337.7pt;margin-top:5.45pt;width:1.05pt;height:1.5pt;z-index:-25154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" path="m24,r5,l33,5r5,l43,10r5,l48,14r,5l48,24r,5l48,34r,4l43,43r-5,l33,48r-4,l24,48r-5,l14,48r,-5l9,43,5,38r,-4l,29,,24,,19,5,14r,-4l9,10,14,5,19,r5,xe" fillcolor="aqua" stroked="f">
              <v:path arrowok="t" o:connecttype="custom" o:connectlocs="6668,0;8057,0;9168,1984;10557,1984;11946,3969;13335,3969;13335,5556;13335,7541;13335,9525;13335,11509;13335,13494;13335,15081;11946,17066;10557,17066;9168,19050;8057,19050;6668,19050;5278,19050;3889,19050;3889,17066;2500,17066;1389,15081;1389,13494;0,11509;0,9525;0,7541;1389,5556;1389,3969;2500,3969;3889,1984;3889,1984;5278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9344" behindDoc="1" locked="0" layoutInCell="1" allowOverlap="1">
              <wp:simplePos x="0" y="0"/>
              <wp:positionH relativeFrom="column">
                <wp:posOffset>4318000</wp:posOffset>
              </wp:positionH>
              <wp:positionV relativeFrom="paragraph">
                <wp:posOffset>69215</wp:posOffset>
              </wp:positionV>
              <wp:extent cx="13335" cy="19050"/>
              <wp:effectExtent l="3175" t="2540" r="2540" b="6985"/>
              <wp:wrapNone/>
              <wp:docPr id="1803" name="Freeform 12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4" o:spid="_x0000_s1026" style="position:absolute;margin-left:340pt;margin-top:5.45pt;width:1.05pt;height:1.5pt;z-index:-25154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" path="m24,r5,l34,5r5,5l44,10r,4l48,19r,5l48,29r-4,5l44,38r-5,5l34,43r,5l29,48r-5,l20,48r-5,l10,43r-5,l,38,,34,,29,,24,,19,,14,,10r5,l10,5r5,l20,r4,xe" fillcolor="aqua" stroked="f">
              <v:path arrowok="t" o:connecttype="custom" o:connectlocs="6668,0;8057,0;9446,1984;9446,1984;10835,3969;12224,3969;12224,5556;13335,7541;13335,9525;13335,11509;12224,13494;12224,15081;10835,17066;9446,17066;9446,19050;8057,19050;6668,19050;5556,19050;4167,19050;2778,17066;1389,17066;0,15081;0,13494;0,11509;0,9525;0,7541;0,5556;0,3969;1389,3969;2778,1984;4167,1984;5556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8320" behindDoc="1" locked="0" layoutInCell="1" allowOverlap="1">
              <wp:simplePos x="0" y="0"/>
              <wp:positionH relativeFrom="column">
                <wp:posOffset>4345940</wp:posOffset>
              </wp:positionH>
              <wp:positionV relativeFrom="paragraph">
                <wp:posOffset>69215</wp:posOffset>
              </wp:positionV>
              <wp:extent cx="13970" cy="19050"/>
              <wp:effectExtent l="2540" t="2540" r="2540" b="6985"/>
              <wp:wrapNone/>
              <wp:docPr id="1802" name="Freeform 121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39 w 48"/>
                          <a:gd name="T9" fmla="*/ 10 h 48"/>
                          <a:gd name="T10" fmla="*/ 44 w 48"/>
                          <a:gd name="T11" fmla="*/ 10 h 48"/>
                          <a:gd name="T12" fmla="*/ 44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4 w 48"/>
                          <a:gd name="T21" fmla="*/ 34 h 48"/>
                          <a:gd name="T22" fmla="*/ 44 w 48"/>
                          <a:gd name="T23" fmla="*/ 38 h 48"/>
                          <a:gd name="T24" fmla="*/ 39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39" y="10"/>
                            </a:lnTo>
                            <a:lnTo>
                              <a:pt x="44" y="10"/>
                            </a:lnTo>
                            <a:lnTo>
                              <a:pt x="44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4" y="34"/>
                            </a:lnTo>
                            <a:lnTo>
                              <a:pt x="44" y="38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3" o:spid="_x0000_s1026" style="position:absolute;margin-left:342.2pt;margin-top:5.45pt;width:1.1pt;height:1.5pt;z-index:-25154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" path="m24,r5,l34,5r5,l39,10r5,l44,14r4,5l48,24r,5l44,34r,4l39,43r-5,5l29,48r-5,l20,48r-5,l10,43r-5,l5,38,,34,,29,,24,,19,,14,5,10,10,5r5,l20,r4,xe" fillcolor="aqua" stroked="f">
              <v:path arrowok="t" o:connecttype="custom" o:connectlocs="6985,0;8440,0;9895,1984;11351,1984;11351,3969;12806,3969;12806,5556;13970,7541;13970,9525;13970,11509;12806,13494;12806,15081;11351,17066;11351,17066;9895,19050;8440,19050;6985,19050;5821,19050;4366,19050;2910,17066;1455,17066;1455,15081;0,13494;0,11509;0,9525;0,7541;0,5556;1455,3969;1455,3969;2910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7296" behindDoc="1" locked="0" layoutInCell="1" allowOverlap="1">
              <wp:simplePos x="0" y="0"/>
              <wp:positionH relativeFrom="column">
                <wp:posOffset>4373245</wp:posOffset>
              </wp:positionH>
              <wp:positionV relativeFrom="paragraph">
                <wp:posOffset>69215</wp:posOffset>
              </wp:positionV>
              <wp:extent cx="14605" cy="19050"/>
              <wp:effectExtent l="1270" t="2540" r="3175" b="6985"/>
              <wp:wrapNone/>
              <wp:docPr id="1801" name="Freeform 121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2" o:spid="_x0000_s1026" style="position:absolute;margin-left:344.35pt;margin-top:5.45pt;width:1.15pt;height:1.5pt;z-index:-25154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" path="m24,r5,l34,5r5,l44,10r4,4l48,19r,5l48,29r,5l44,38r,5l39,43r-5,5l29,48r-5,l20,48r-5,l10,43r-5,l5,38,,34,,29,,24,,19,,14,5,10,10,5r5,l20,r4,xe" fillcolor="aqua" stroked="f">
              <v:path arrowok="t" o:connecttype="custom" o:connectlocs="7303,0;8824,0;10345,1984;11867,1984;13388,3969;13388,3969;14605,5556;14605,7541;14605,9525;14605,11509;14605,13494;13388,15081;13388,17066;11867,17066;10345,19050;8824,19050;7303,19050;6085,19050;4564,19050;3043,17066;1521,17066;1521,15081;0,13494;0,11509;0,9525;0,7541;0,5556;1521,3969;1521,3969;3043,1984;4564,1984;6085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6272" behindDoc="1" locked="0" layoutInCell="1" allowOverlap="1">
              <wp:simplePos x="0" y="0"/>
              <wp:positionH relativeFrom="column">
                <wp:posOffset>4401820</wp:posOffset>
              </wp:positionH>
              <wp:positionV relativeFrom="paragraph">
                <wp:posOffset>69215</wp:posOffset>
              </wp:positionV>
              <wp:extent cx="13335" cy="19050"/>
              <wp:effectExtent l="1270" t="2540" r="4445" b="6985"/>
              <wp:wrapNone/>
              <wp:docPr id="1800" name="Freeform 121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33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4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4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4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1" o:spid="_x0000_s1026" style="position:absolute;margin-left:346.6pt;margin-top:5.45pt;width:1.05pt;height:1.5pt;z-index:-25155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" path="m24,r5,l34,5r5,l44,10r4,4l48,19r,5l48,29r,5l44,38r,5l39,43r-5,5l29,48r-5,l20,48r-5,l10,43,5,38r,-4l,29,,24,,19,5,14r,-4l10,10r,-5l15,5,20,r4,xe" fillcolor="aqua" stroked="f">
              <v:path arrowok="t" o:connecttype="custom" o:connectlocs="6668,0;8057,0;9446,1984;10835,1984;12224,3969;12224,3969;13335,5556;13335,7541;13335,9525;13335,11509;13335,13494;12224,15081;12224,17066;10835,17066;9446,19050;8057,19050;6668,19050;5556,19050;4167,19050;2778,17066;2778,17066;1389,15081;1389,13494;0,11509;0,9525;0,7541;1389,5556;1389,3969;2778,3969;2778,1984;4167,1984;5556,0;6668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5248" behindDoc="1" locked="0" layoutInCell="1" allowOverlap="1">
              <wp:simplePos x="0" y="0"/>
              <wp:positionH relativeFrom="column">
                <wp:posOffset>4429760</wp:posOffset>
              </wp:positionH>
              <wp:positionV relativeFrom="paragraph">
                <wp:posOffset>69215</wp:posOffset>
              </wp:positionV>
              <wp:extent cx="13970" cy="19050"/>
              <wp:effectExtent l="635" t="2540" r="4445" b="6985"/>
              <wp:wrapNone/>
              <wp:docPr id="1799" name="Freeform 12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9 w 48"/>
                          <a:gd name="T7" fmla="*/ 5 h 48"/>
                          <a:gd name="T8" fmla="*/ 44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4 w 48"/>
                          <a:gd name="T25" fmla="*/ 43 h 48"/>
                          <a:gd name="T26" fmla="*/ 39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20 w 48"/>
                          <a:gd name="T35" fmla="*/ 48 h 48"/>
                          <a:gd name="T36" fmla="*/ 15 w 48"/>
                          <a:gd name="T37" fmla="*/ 48 h 48"/>
                          <a:gd name="T38" fmla="*/ 15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5 w 48"/>
                          <a:gd name="T59" fmla="*/ 5 h 48"/>
                          <a:gd name="T60" fmla="*/ 15 w 48"/>
                          <a:gd name="T61" fmla="*/ 5 h 48"/>
                          <a:gd name="T62" fmla="*/ 20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9" y="5"/>
                            </a:lnTo>
                            <a:lnTo>
                              <a:pt x="44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4" y="43"/>
                            </a:lnTo>
                            <a:lnTo>
                              <a:pt x="39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20" y="48"/>
                            </a:lnTo>
                            <a:lnTo>
                              <a:pt x="15" y="48"/>
                            </a:lnTo>
                            <a:lnTo>
                              <a:pt x="15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5" y="5"/>
                            </a:lnTo>
                            <a:lnTo>
                              <a:pt x="20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10" o:spid="_x0000_s1026" style="position:absolute;margin-left:348.8pt;margin-top:5.45pt;width:1.1pt;height:1.5pt;z-index:-25155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" path="m24,r5,l34,5r5,l44,10r4,l48,14r,5l48,24r,5l48,34r,4l44,43r-5,l34,48r-5,l24,48r-4,l15,48r,-5l10,43,5,38r,-4l,29,,24,,19,5,14r,-4l10,10,15,5,20,r4,xe" fillcolor="aqua" stroked="f">
              <v:path arrowok="t" o:connecttype="custom" o:connectlocs="6985,0;8440,0;9895,1984;11351,1984;12806,3969;13970,3969;13970,5556;13970,7541;13970,9525;13970,11509;13970,13494;13970,15081;12806,17066;11351,17066;9895,19050;8440,19050;6985,19050;5821,19050;4366,19050;4366,17066;2910,17066;1455,15081;1455,13494;0,11509;0,9525;0,7541;1455,5556;1455,3969;2910,3969;4366,1984;4366,1984;5821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4224" behindDoc="1" locked="0" layoutInCell="1" allowOverlap="1">
              <wp:simplePos x="0" y="0"/>
              <wp:positionH relativeFrom="column">
                <wp:posOffset>4458970</wp:posOffset>
              </wp:positionH>
              <wp:positionV relativeFrom="paragraph">
                <wp:posOffset>69215</wp:posOffset>
              </wp:positionV>
              <wp:extent cx="13970" cy="19050"/>
              <wp:effectExtent l="1270" t="2540" r="3810" b="6985"/>
              <wp:wrapNone/>
              <wp:docPr id="1798" name="Freeform 120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4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4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9" o:spid="_x0000_s1026" style="position:absolute;margin-left:351.1pt;margin-top:5.45pt;width:1.1pt;height:1.5pt;z-index:-25155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" path="m24,r5,l34,5r4,5l43,10r,4l48,19r,5l48,29r-5,5l43,38r-5,5l34,43r,5l29,48r-5,l19,48r-5,l10,43r-5,l,38,,34,,29,,24,,19,,14,,10r5,l10,5r4,l19,r5,xe" fillcolor="aqua" stroked="f">
              <v:path arrowok="t" o:connecttype="custom" o:connectlocs="6985,0;8440,0;9895,1984;9895,1984;11060,3969;12515,3969;12515,5556;13970,7541;13970,9525;13970,11509;12515,13494;12515,15081;11060,17066;9895,17066;9895,19050;8440,19050;6985,19050;5530,19050;4075,19050;2910,17066;1455,17066;0,15081;0,13494;0,11509;0,9525;0,7541;0,5556;0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3200" behindDoc="1" locked="0" layoutInCell="1" allowOverlap="1">
              <wp:simplePos x="0" y="0"/>
              <wp:positionH relativeFrom="column">
                <wp:posOffset>4486910</wp:posOffset>
              </wp:positionH>
              <wp:positionV relativeFrom="paragraph">
                <wp:posOffset>69215</wp:posOffset>
              </wp:positionV>
              <wp:extent cx="13970" cy="19050"/>
              <wp:effectExtent l="635" t="2540" r="4445" b="6985"/>
              <wp:wrapNone/>
              <wp:docPr id="1797" name="Freeform 120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8" o:spid="_x0000_s1026" style="position:absolute;margin-left:353.3pt;margin-top:5.45pt;width:1.1pt;height:1.5pt;z-index:-25155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" path="m24,r5,l34,5r4,l38,10r5,l43,14r5,5l48,24r,5l43,34r,4l38,43r-4,5l29,48r-5,l19,48r-5,l10,43r-5,l5,38,,34,,29,,24,,19,,14,5,10,10,5r4,l19,r5,xe" fillcolor="aqua" stroked="f">
              <v:path arrowok="t" o:connecttype="custom" o:connectlocs="6985,0;8440,0;9895,1984;11060,1984;11060,3969;12515,3969;12515,5556;13970,7541;13970,9525;13970,11509;12515,13494;12515,15081;11060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2176" behindDoc="1" locked="0" layoutInCell="1" allowOverlap="1">
              <wp:simplePos x="0" y="0"/>
              <wp:positionH relativeFrom="column">
                <wp:posOffset>4514850</wp:posOffset>
              </wp:positionH>
              <wp:positionV relativeFrom="paragraph">
                <wp:posOffset>69215</wp:posOffset>
              </wp:positionV>
              <wp:extent cx="13970" cy="19050"/>
              <wp:effectExtent l="0" t="2540" r="5080" b="6985"/>
              <wp:wrapNone/>
              <wp:docPr id="1796" name="Freeform 120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5 w 48"/>
                          <a:gd name="T41" fmla="*/ 43 h 48"/>
                          <a:gd name="T42" fmla="*/ 5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5 w 48"/>
                          <a:gd name="T55" fmla="*/ 10 h 48"/>
                          <a:gd name="T56" fmla="*/ 5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43"/>
                            </a:lnTo>
                            <a:lnTo>
                              <a:pt x="5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5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7" o:spid="_x0000_s1026" style="position:absolute;margin-left:355.5pt;margin-top:5.45pt;width:1.1pt;height:1.5pt;z-index:-25155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" path="m24,r5,l34,5r4,l43,10r5,4l48,19r,5l48,29r,5l43,38r,5l38,43r-4,5l29,48r-5,l19,48r-5,l10,43r-5,l5,38,,34,,29,,24,,19,,14,5,10,10,5r4,l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1455,17066;1455,15081;0,13494;0,11509;0,9525;0,7541;0,5556;1455,3969;1455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1152" behindDoc="1" locked="0" layoutInCell="1" allowOverlap="1">
              <wp:simplePos x="0" y="0"/>
              <wp:positionH relativeFrom="column">
                <wp:posOffset>4542790</wp:posOffset>
              </wp:positionH>
              <wp:positionV relativeFrom="paragraph">
                <wp:posOffset>69215</wp:posOffset>
              </wp:positionV>
              <wp:extent cx="13970" cy="19050"/>
              <wp:effectExtent l="8890" t="2540" r="5715" b="6985"/>
              <wp:wrapNone/>
              <wp:docPr id="1795" name="Freeform 120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4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4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0 w 48"/>
                          <a:gd name="T39" fmla="*/ 43 h 48"/>
                          <a:gd name="T40" fmla="*/ 10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10 w 48"/>
                          <a:gd name="T57" fmla="*/ 10 h 48"/>
                          <a:gd name="T58" fmla="*/ 10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0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6" o:spid="_x0000_s1026" style="position:absolute;margin-left:357.7pt;margin-top:5.45pt;width:1.1pt;height:1.5pt;z-index:-25155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" path="m24,r5,l34,5r4,l43,10r5,4l48,19r,5l48,29r,5l43,38r,5l38,43r-4,5l29,48r-5,l19,48r-5,l10,43,5,38r,-4l,29,,24,,19,5,14r,-4l10,10r,-5l14,5,19,r5,xe" fillcolor="aqua" stroked="f">
              <v:path arrowok="t" o:connecttype="custom" o:connectlocs="6985,0;8440,0;9895,1984;11060,1984;12515,3969;12515,3969;13970,5556;13970,7541;13970,9525;13970,11509;13970,13494;12515,15081;12515,17066;11060,17066;9895,19050;8440,19050;6985,19050;5530,19050;4075,19050;2910,17066;2910,17066;1455,15081;1455,13494;0,11509;0,9525;0,7541;1455,5556;1455,3969;2910,3969;2910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60128" behindDoc="1" locked="0" layoutInCell="1" allowOverlap="1">
              <wp:simplePos x="0" y="0"/>
              <wp:positionH relativeFrom="column">
                <wp:posOffset>4570730</wp:posOffset>
              </wp:positionH>
              <wp:positionV relativeFrom="paragraph">
                <wp:posOffset>69215</wp:posOffset>
              </wp:positionV>
              <wp:extent cx="15240" cy="19050"/>
              <wp:effectExtent l="8255" t="2540" r="5080" b="6985"/>
              <wp:wrapNone/>
              <wp:docPr id="1794" name="Freeform 120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5240" cy="19050"/>
                      </a:xfrm>
                      <a:custGeom>
                        <a:avLst/>
                        <a:gdLst>
                          <a:gd name="T0" fmla="*/ 24 w 53"/>
                          <a:gd name="T1" fmla="*/ 0 h 48"/>
                          <a:gd name="T2" fmla="*/ 29 w 53"/>
                          <a:gd name="T3" fmla="*/ 0 h 48"/>
                          <a:gd name="T4" fmla="*/ 34 w 53"/>
                          <a:gd name="T5" fmla="*/ 5 h 48"/>
                          <a:gd name="T6" fmla="*/ 38 w 53"/>
                          <a:gd name="T7" fmla="*/ 5 h 48"/>
                          <a:gd name="T8" fmla="*/ 43 w 53"/>
                          <a:gd name="T9" fmla="*/ 10 h 48"/>
                          <a:gd name="T10" fmla="*/ 48 w 53"/>
                          <a:gd name="T11" fmla="*/ 10 h 48"/>
                          <a:gd name="T12" fmla="*/ 48 w 53"/>
                          <a:gd name="T13" fmla="*/ 14 h 48"/>
                          <a:gd name="T14" fmla="*/ 48 w 53"/>
                          <a:gd name="T15" fmla="*/ 19 h 48"/>
                          <a:gd name="T16" fmla="*/ 53 w 53"/>
                          <a:gd name="T17" fmla="*/ 24 h 48"/>
                          <a:gd name="T18" fmla="*/ 48 w 53"/>
                          <a:gd name="T19" fmla="*/ 29 h 48"/>
                          <a:gd name="T20" fmla="*/ 48 w 53"/>
                          <a:gd name="T21" fmla="*/ 34 h 48"/>
                          <a:gd name="T22" fmla="*/ 48 w 53"/>
                          <a:gd name="T23" fmla="*/ 38 h 48"/>
                          <a:gd name="T24" fmla="*/ 43 w 53"/>
                          <a:gd name="T25" fmla="*/ 43 h 48"/>
                          <a:gd name="T26" fmla="*/ 38 w 53"/>
                          <a:gd name="T27" fmla="*/ 43 h 48"/>
                          <a:gd name="T28" fmla="*/ 34 w 53"/>
                          <a:gd name="T29" fmla="*/ 48 h 48"/>
                          <a:gd name="T30" fmla="*/ 29 w 53"/>
                          <a:gd name="T31" fmla="*/ 48 h 48"/>
                          <a:gd name="T32" fmla="*/ 24 w 53"/>
                          <a:gd name="T33" fmla="*/ 48 h 48"/>
                          <a:gd name="T34" fmla="*/ 19 w 53"/>
                          <a:gd name="T35" fmla="*/ 48 h 48"/>
                          <a:gd name="T36" fmla="*/ 14 w 53"/>
                          <a:gd name="T37" fmla="*/ 48 h 48"/>
                          <a:gd name="T38" fmla="*/ 14 w 53"/>
                          <a:gd name="T39" fmla="*/ 43 h 48"/>
                          <a:gd name="T40" fmla="*/ 10 w 53"/>
                          <a:gd name="T41" fmla="*/ 43 h 48"/>
                          <a:gd name="T42" fmla="*/ 5 w 53"/>
                          <a:gd name="T43" fmla="*/ 38 h 48"/>
                          <a:gd name="T44" fmla="*/ 5 w 53"/>
                          <a:gd name="T45" fmla="*/ 34 h 48"/>
                          <a:gd name="T46" fmla="*/ 0 w 53"/>
                          <a:gd name="T47" fmla="*/ 29 h 48"/>
                          <a:gd name="T48" fmla="*/ 0 w 53"/>
                          <a:gd name="T49" fmla="*/ 24 h 48"/>
                          <a:gd name="T50" fmla="*/ 0 w 53"/>
                          <a:gd name="T51" fmla="*/ 19 h 48"/>
                          <a:gd name="T52" fmla="*/ 5 w 53"/>
                          <a:gd name="T53" fmla="*/ 14 h 48"/>
                          <a:gd name="T54" fmla="*/ 5 w 53"/>
                          <a:gd name="T55" fmla="*/ 10 h 48"/>
                          <a:gd name="T56" fmla="*/ 10 w 53"/>
                          <a:gd name="T57" fmla="*/ 10 h 48"/>
                          <a:gd name="T58" fmla="*/ 14 w 53"/>
                          <a:gd name="T59" fmla="*/ 5 h 48"/>
                          <a:gd name="T60" fmla="*/ 14 w 53"/>
                          <a:gd name="T61" fmla="*/ 5 h 48"/>
                          <a:gd name="T62" fmla="*/ 19 w 53"/>
                          <a:gd name="T63" fmla="*/ 0 h 48"/>
                          <a:gd name="T64" fmla="*/ 24 w 53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53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4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53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4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10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10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5" o:spid="_x0000_s1026" style="position:absolute;margin-left:359.9pt;margin-top:5.45pt;width:1.2pt;height:1.5pt;z-index:-25155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3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" path="m24,r5,l34,5r4,l43,10r5,l48,14r,5l53,24r-5,5l48,34r,4l43,43r-5,l34,48r-5,l24,48r-5,l14,48r,-5l10,43,5,38r,-4l,29,,24,,19,5,14r,-4l10,10,14,5,19,r5,xe" fillcolor="aqua" stroked="f">
              <v:path arrowok="t" o:connecttype="custom" o:connectlocs="6901,0;8339,0;9777,1984;10927,1984;12365,3969;13802,3969;13802,5556;13802,7541;15240,9525;13802,11509;13802,13494;13802,15081;12365,17066;10927,17066;9777,19050;8339,19050;6901,19050;5463,19050;4026,19050;4026,17066;2875,17066;1438,15081;1438,13494;0,11509;0,9525;0,7541;1438,5556;1438,3969;2875,3969;4026,1984;4026,1984;5463,0;6901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59104" behindDoc="1" locked="0" layoutInCell="1" allowOverlap="1">
              <wp:simplePos x="0" y="0"/>
              <wp:positionH relativeFrom="column">
                <wp:posOffset>4599940</wp:posOffset>
              </wp:positionH>
              <wp:positionV relativeFrom="paragraph">
                <wp:posOffset>69215</wp:posOffset>
              </wp:positionV>
              <wp:extent cx="14605" cy="19050"/>
              <wp:effectExtent l="8890" t="2540" r="5080" b="6985"/>
              <wp:wrapNone/>
              <wp:docPr id="1793" name="Freeform 120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3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3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3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3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0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0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3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3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0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0" y="10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4" o:spid="_x0000_s1026" style="position:absolute;margin-left:362.2pt;margin-top:5.45pt;width:1.15pt;height:1.5pt;z-index:-25155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" path="m24,r4,l33,5r5,5l43,10r,4l48,19r,5l48,29r-5,5l43,38r-5,5l33,43r,5l28,48r-4,l19,48r-5,l9,43r-5,l,38,,34,,29,,24,,19,,14,,10r4,l9,5r5,l19,r5,xe" fillcolor="aqua" stroked="f">
              <v:path arrowok="t" o:connecttype="custom" o:connectlocs="7303,0;8520,0;10041,1984;10041,1984;11562,3969;13084,3969;13084,5556;14605,7541;14605,9525;14605,11509;13084,13494;13084,15081;11562,17066;10041,17066;10041,19050;8520,19050;7303,19050;5781,19050;4260,19050;2738,17066;1217,17066;0,15081;0,13494;0,11509;0,9525;0,7541;0,5556;0,3969;1217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58080" behindDoc="1" locked="0" layoutInCell="1" allowOverlap="1">
              <wp:simplePos x="0" y="0"/>
              <wp:positionH relativeFrom="column">
                <wp:posOffset>4627880</wp:posOffset>
              </wp:positionH>
              <wp:positionV relativeFrom="paragraph">
                <wp:posOffset>69215</wp:posOffset>
              </wp:positionV>
              <wp:extent cx="14605" cy="19050"/>
              <wp:effectExtent l="8255" t="2540" r="5715" b="6985"/>
              <wp:wrapNone/>
              <wp:docPr id="1792" name="Freeform 120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4605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8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38 w 48"/>
                          <a:gd name="T9" fmla="*/ 10 h 48"/>
                          <a:gd name="T10" fmla="*/ 43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3 w 48"/>
                          <a:gd name="T23" fmla="*/ 38 h 48"/>
                          <a:gd name="T24" fmla="*/ 38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8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9 w 48"/>
                          <a:gd name="T39" fmla="*/ 43 h 48"/>
                          <a:gd name="T40" fmla="*/ 4 w 48"/>
                          <a:gd name="T41" fmla="*/ 43 h 48"/>
                          <a:gd name="T42" fmla="*/ 4 w 48"/>
                          <a:gd name="T43" fmla="*/ 38 h 48"/>
                          <a:gd name="T44" fmla="*/ 0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0 w 48"/>
                          <a:gd name="T53" fmla="*/ 14 h 48"/>
                          <a:gd name="T54" fmla="*/ 4 w 48"/>
                          <a:gd name="T55" fmla="*/ 10 h 48"/>
                          <a:gd name="T56" fmla="*/ 4 w 48"/>
                          <a:gd name="T57" fmla="*/ 10 h 48"/>
                          <a:gd name="T58" fmla="*/ 9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8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38" y="10"/>
                            </a:lnTo>
                            <a:lnTo>
                              <a:pt x="43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3" y="38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8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9" y="43"/>
                            </a:lnTo>
                            <a:lnTo>
                              <a:pt x="4" y="43"/>
                            </a:lnTo>
                            <a:lnTo>
                              <a:pt x="4" y="38"/>
                            </a:lnTo>
                            <a:lnTo>
                              <a:pt x="0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0" y="14"/>
                            </a:lnTo>
                            <a:lnTo>
                              <a:pt x="4" y="10"/>
                            </a:lnTo>
                            <a:lnTo>
                              <a:pt x="9" y="5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203" o:spid="_x0000_s1026" style="position:absolute;margin-left:364.4pt;margin-top:5.45pt;width:1.15pt;height:1.5pt;z-index:-25155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" path="m24,r4,l33,5r5,l38,10r5,l48,14r,5l48,24r,5l48,34r-5,4l38,43r-5,5l28,48r-4,l19,48r-5,l9,43r-5,l4,38,,34,,29,,24,,19,,14,4,10,9,5r5,l19,r5,xe" fillcolor="aqua" stroked="f">
              <v:path arrowok="t" o:connecttype="custom" o:connectlocs="7303,0;8520,0;10041,1984;11562,1984;11562,3969;13084,3969;14605,5556;14605,7541;14605,9525;14605,11509;14605,13494;13084,15081;11562,17066;11562,17066;10041,19050;8520,19050;7303,19050;5781,19050;4260,19050;2738,17066;1217,17066;1217,15081;0,13494;0,11509;0,9525;0,7541;0,5556;1217,3969;1217,3969;2738,1984;4260,1984;5781,0;7303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757056" behindDoc="0" locked="0" layoutInCell="0" allowOverlap="1">
              <wp:simplePos x="0" y="0"/>
              <wp:positionH relativeFrom="column">
                <wp:posOffset>6161405</wp:posOffset>
              </wp:positionH>
              <wp:positionV relativeFrom="paragraph">
                <wp:posOffset>9525</wp:posOffset>
              </wp:positionV>
              <wp:extent cx="897255" cy="275590"/>
              <wp:effectExtent l="0" t="0" r="0" b="635"/>
              <wp:wrapThrough wrapText="bothSides">
                <wp:wrapPolygon edited="0">
                  <wp:start x="0" y="0"/>
                  <wp:lineTo x="21600" y="0"/>
                  <wp:lineTo x="21600" y="21600"/>
                  <wp:lineTo x="0" y="21600"/>
                  <wp:lineTo x="0" y="0"/>
                </wp:wrapPolygon>
              </wp:wrapThrough>
              <wp:docPr id="1791" name="Rectangle 120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97255" cy="2755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30970" w:rsidRDefault="00330970">
                          <w:pPr>
                            <w:ind w:left="70"/>
                            <w:rPr>
                              <w:rFonts w:ascii="Arial" w:hAnsi="Arial"/>
                              <w:color w:val="000080"/>
                              <w:sz w:val="18"/>
                            </w:rPr>
                          </w:pPr>
                          <w:r>
                            <w:rPr>
                              <w:rFonts w:ascii="Arial" w:hAnsi="Arial"/>
                              <w:snapToGrid w:val="0"/>
                              <w:color w:val="000080"/>
                              <w:sz w:val="18"/>
                              <w:lang w:val="de-DE"/>
                            </w:rPr>
                            <w:t xml:space="preserve">EP Rožnov, </w:t>
                          </w:r>
                          <w:proofErr w:type="spellStart"/>
                          <w:r>
                            <w:rPr>
                              <w:rFonts w:ascii="Arial" w:hAnsi="Arial"/>
                              <w:snapToGrid w:val="0"/>
                              <w:color w:val="000080"/>
                              <w:sz w:val="18"/>
                              <w:lang w:val="de-DE"/>
                            </w:rPr>
                            <w:t>a.s.</w:t>
                          </w:r>
                          <w:proofErr w:type="spellEnd"/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1201" o:spid="_x0000_s1030" style="position:absolute;left:0;text-align:left;margin-left:485.15pt;margin-top:.75pt;width:70.65pt;height:21.7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" o:allowincell="f" stroked="f">
              <v:textbox inset="0,0,0,0">
                <w:txbxContent>
                  <w:p w:rsidR="00330970" w:rsidRDefault="00330970">
                    <w:pPr>
                      <w:ind w:left="70"/>
                      <w:rPr>
                        <w:rFonts w:ascii="Arial" w:hAnsi="Arial"/>
                        <w:color w:val="000080"/>
                        <w:sz w:val="18"/>
                      </w:rPr>
                    </w:pPr>
                    <w:r>
                      <w:rPr>
                        <w:rFonts w:ascii="Arial" w:hAnsi="Arial"/>
                        <w:snapToGrid w:val="0"/>
                        <w:color w:val="000080"/>
                        <w:sz w:val="18"/>
                        <w:lang w:val="de-DE"/>
                      </w:rPr>
                      <w:t xml:space="preserve">EP Rožnov, </w:t>
                    </w:r>
                    <w:proofErr w:type="spellStart"/>
                    <w:r>
                      <w:rPr>
                        <w:rFonts w:ascii="Arial" w:hAnsi="Arial"/>
                        <w:snapToGrid w:val="0"/>
                        <w:color w:val="000080"/>
                        <w:sz w:val="18"/>
                        <w:lang w:val="de-DE"/>
                      </w:rPr>
                      <w:t>a.s.</w:t>
                    </w:r>
                    <w:proofErr w:type="spellEnd"/>
                  </w:p>
                </w:txbxContent>
              </v:textbox>
              <w10:wrap type="through"/>
            </v:rect>
          </w:pict>
        </mc:Fallback>
      </mc:AlternateContent>
    </w:r>
    <w:r w:rsidR="00B917E0">
      <w:rPr>
        <w:rFonts w:ascii="Arial" w:hAnsi="Arial"/>
        <w:snapToGrid w:val="0"/>
        <w:color w:val="000080"/>
        <w:sz w:val="18"/>
      </w:rPr>
      <w:t xml:space="preserve">       Archivní číslo: </w:t>
    </w:r>
    <w:r w:rsidR="00EC61A0">
      <w:rPr>
        <w:rFonts w:ascii="Arial" w:hAnsi="Arial"/>
        <w:snapToGrid w:val="0"/>
        <w:color w:val="000080"/>
        <w:sz w:val="18"/>
      </w:rPr>
      <w:t>K15600014</w:t>
    </w:r>
    <w:r w:rsidR="00330970">
      <w:rPr>
        <w:rFonts w:ascii="Arial" w:hAnsi="Arial"/>
        <w:snapToGrid w:val="0"/>
        <w:color w:val="000080"/>
        <w:sz w:val="18"/>
      </w:rPr>
      <w:tab/>
    </w:r>
    <w:r w:rsidR="00330970">
      <w:rPr>
        <w:rFonts w:ascii="Arial" w:hAnsi="Arial"/>
        <w:snapToGrid w:val="0"/>
        <w:color w:val="000080"/>
        <w:sz w:val="18"/>
      </w:rPr>
      <w:tab/>
    </w:r>
  </w:p>
  <w:p w:rsidR="00330970" w:rsidRDefault="00A02771">
    <w:pPr>
      <w:pStyle w:val="Zhlav"/>
    </w:pP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6560" behindDoc="1" locked="0" layoutInCell="1" allowOverlap="1">
              <wp:simplePos x="0" y="0"/>
              <wp:positionH relativeFrom="column">
                <wp:posOffset>6016625</wp:posOffset>
              </wp:positionH>
              <wp:positionV relativeFrom="paragraph">
                <wp:posOffset>-60960</wp:posOffset>
              </wp:positionV>
              <wp:extent cx="13970" cy="19050"/>
              <wp:effectExtent l="6350" t="5715" r="8255" b="3810"/>
              <wp:wrapNone/>
              <wp:docPr id="1790" name="Freeform 169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7" o:spid="_x0000_s1026" style="position:absolute;margin-left:473.75pt;margin-top:-4.8pt;width:1.1pt;height:1.5pt;z-index:-25140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5536" behindDoc="1" locked="0" layoutInCell="1" allowOverlap="1">
              <wp:simplePos x="0" y="0"/>
              <wp:positionH relativeFrom="column">
                <wp:posOffset>6049010</wp:posOffset>
              </wp:positionH>
              <wp:positionV relativeFrom="paragraph">
                <wp:posOffset>-60960</wp:posOffset>
              </wp:positionV>
              <wp:extent cx="13970" cy="19050"/>
              <wp:effectExtent l="635" t="5715" r="4445" b="3810"/>
              <wp:wrapNone/>
              <wp:docPr id="1789" name="Freeform 169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6" o:spid="_x0000_s1026" style="position:absolute;margin-left:476.3pt;margin-top:-4.8pt;width:1.1pt;height:1.5pt;z-index:-25141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wRo4A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4512" behindDoc="1" locked="0" layoutInCell="1" allowOverlap="1">
              <wp:simplePos x="0" y="0"/>
              <wp:positionH relativeFrom="column">
                <wp:posOffset>5951855</wp:posOffset>
              </wp:positionH>
              <wp:positionV relativeFrom="paragraph">
                <wp:posOffset>-60960</wp:posOffset>
              </wp:positionV>
              <wp:extent cx="13970" cy="19050"/>
              <wp:effectExtent l="8255" t="5715" r="6350" b="3810"/>
              <wp:wrapNone/>
              <wp:docPr id="1788" name="Freeform 169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5" o:spid="_x0000_s1026" style="position:absolute;margin-left:468.65pt;margin-top:-4.8pt;width:1.1pt;height:1.5pt;z-index:-25141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3488" behindDoc="1" locked="0" layoutInCell="1" allowOverlap="1">
              <wp:simplePos x="0" y="0"/>
              <wp:positionH relativeFrom="column">
                <wp:posOffset>5984240</wp:posOffset>
              </wp:positionH>
              <wp:positionV relativeFrom="paragraph">
                <wp:posOffset>-60960</wp:posOffset>
              </wp:positionV>
              <wp:extent cx="13970" cy="19050"/>
              <wp:effectExtent l="2540" t="5715" r="2540" b="3810"/>
              <wp:wrapNone/>
              <wp:docPr id="1787" name="Freeform 169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4" o:spid="_x0000_s1026" style="position:absolute;margin-left:471.2pt;margin-top:-4.8pt;width:1.1pt;height:1.5pt;z-index:-25141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2464" behindDoc="1" locked="0" layoutInCell="1" allowOverlap="1">
              <wp:simplePos x="0" y="0"/>
              <wp:positionH relativeFrom="column">
                <wp:posOffset>5756910</wp:posOffset>
              </wp:positionH>
              <wp:positionV relativeFrom="paragraph">
                <wp:posOffset>-60960</wp:posOffset>
              </wp:positionV>
              <wp:extent cx="13970" cy="19050"/>
              <wp:effectExtent l="3810" t="5715" r="1270" b="3810"/>
              <wp:wrapNone/>
              <wp:docPr id="1786" name="Freeform 169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3" o:spid="_x0000_s1026" style="position:absolute;margin-left:453.3pt;margin-top:-4.8pt;width:1.1pt;height:1.5pt;z-index:-25141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8Qa4w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1440" behindDoc="1" locked="0" layoutInCell="1" allowOverlap="1">
              <wp:simplePos x="0" y="0"/>
              <wp:positionH relativeFrom="column">
                <wp:posOffset>5789295</wp:posOffset>
              </wp:positionH>
              <wp:positionV relativeFrom="paragraph">
                <wp:posOffset>-60960</wp:posOffset>
              </wp:positionV>
              <wp:extent cx="13970" cy="19050"/>
              <wp:effectExtent l="7620" t="5715" r="6985" b="3810"/>
              <wp:wrapNone/>
              <wp:docPr id="1785" name="Freeform 169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2" o:spid="_x0000_s1026" style="position:absolute;margin-left:455.85pt;margin-top:-4.8pt;width:1.1pt;height:1.5pt;z-index:-25141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Zvb4A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900416" behindDoc="1" locked="0" layoutInCell="1" allowOverlap="1">
              <wp:simplePos x="0" y="0"/>
              <wp:positionH relativeFrom="column">
                <wp:posOffset>5821680</wp:posOffset>
              </wp:positionH>
              <wp:positionV relativeFrom="paragraph">
                <wp:posOffset>-60960</wp:posOffset>
              </wp:positionV>
              <wp:extent cx="13970" cy="19050"/>
              <wp:effectExtent l="1905" t="5715" r="3175" b="3810"/>
              <wp:wrapNone/>
              <wp:docPr id="1784" name="Freeform 169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1" o:spid="_x0000_s1026" style="position:absolute;margin-left:458.4pt;margin-top:-4.8pt;width:1.1pt;height:1.5pt;z-index:-25141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9392" behindDoc="1" locked="0" layoutInCell="1" allowOverlap="1">
              <wp:simplePos x="0" y="0"/>
              <wp:positionH relativeFrom="column">
                <wp:posOffset>5854065</wp:posOffset>
              </wp:positionH>
              <wp:positionV relativeFrom="paragraph">
                <wp:posOffset>-60960</wp:posOffset>
              </wp:positionV>
              <wp:extent cx="13970" cy="19050"/>
              <wp:effectExtent l="5715" t="5715" r="8890" b="3810"/>
              <wp:wrapNone/>
              <wp:docPr id="1783" name="Freeform 169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90" o:spid="_x0000_s1026" style="position:absolute;margin-left:460.95pt;margin-top:-4.8pt;width:1.1pt;height:1.5pt;z-index:-25141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8368" behindDoc="1" locked="0" layoutInCell="1" allowOverlap="1">
              <wp:simplePos x="0" y="0"/>
              <wp:positionH relativeFrom="column">
                <wp:posOffset>5886450</wp:posOffset>
              </wp:positionH>
              <wp:positionV relativeFrom="paragraph">
                <wp:posOffset>-60960</wp:posOffset>
              </wp:positionV>
              <wp:extent cx="13970" cy="19050"/>
              <wp:effectExtent l="0" t="5715" r="5080" b="3810"/>
              <wp:wrapNone/>
              <wp:docPr id="1782" name="Freeform 168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9" o:spid="_x0000_s1026" style="position:absolute;margin-left:463.5pt;margin-top:-4.8pt;width:1.1pt;height:1.5pt;z-index:-25141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4hG4w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7344" behindDoc="1" locked="0" layoutInCell="1" allowOverlap="1">
              <wp:simplePos x="0" y="0"/>
              <wp:positionH relativeFrom="column">
                <wp:posOffset>5918835</wp:posOffset>
              </wp:positionH>
              <wp:positionV relativeFrom="paragraph">
                <wp:posOffset>-60960</wp:posOffset>
              </wp:positionV>
              <wp:extent cx="13970" cy="19050"/>
              <wp:effectExtent l="3810" t="5715" r="1270" b="3810"/>
              <wp:wrapNone/>
              <wp:docPr id="1781" name="Freeform 168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8" o:spid="_x0000_s1026" style="position:absolute;margin-left:466.05pt;margin-top:-4.8pt;width:1.1pt;height:1.5pt;z-index:-25141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deH4A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6320" behindDoc="1" locked="0" layoutInCell="1" allowOverlap="1">
              <wp:simplePos x="0" y="0"/>
              <wp:positionH relativeFrom="column">
                <wp:posOffset>5594985</wp:posOffset>
              </wp:positionH>
              <wp:positionV relativeFrom="paragraph">
                <wp:posOffset>-60960</wp:posOffset>
              </wp:positionV>
              <wp:extent cx="13970" cy="19050"/>
              <wp:effectExtent l="3810" t="5715" r="1270" b="3810"/>
              <wp:wrapNone/>
              <wp:docPr id="1780" name="Freeform 168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7" o:spid="_x0000_s1026" style="position:absolute;margin-left:440.55pt;margin-top:-4.8pt;width:1.1pt;height:1.5pt;z-index:-25142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5296" behindDoc="1" locked="0" layoutInCell="1" allowOverlap="1">
              <wp:simplePos x="0" y="0"/>
              <wp:positionH relativeFrom="column">
                <wp:posOffset>5627370</wp:posOffset>
              </wp:positionH>
              <wp:positionV relativeFrom="paragraph">
                <wp:posOffset>-60960</wp:posOffset>
              </wp:positionV>
              <wp:extent cx="13970" cy="19050"/>
              <wp:effectExtent l="7620" t="5715" r="6985" b="3810"/>
              <wp:wrapNone/>
              <wp:docPr id="1779" name="Freeform 168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6" o:spid="_x0000_s1026" style="position:absolute;margin-left:443.1pt;margin-top:-4.8pt;width:1.1pt;height:1.5pt;z-index:-25142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l4A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4272" behindDoc="1" locked="0" layoutInCell="1" allowOverlap="1">
              <wp:simplePos x="0" y="0"/>
              <wp:positionH relativeFrom="column">
                <wp:posOffset>5659755</wp:posOffset>
              </wp:positionH>
              <wp:positionV relativeFrom="paragraph">
                <wp:posOffset>-60960</wp:posOffset>
              </wp:positionV>
              <wp:extent cx="13970" cy="19050"/>
              <wp:effectExtent l="1905" t="5715" r="3175" b="3810"/>
              <wp:wrapNone/>
              <wp:docPr id="1778" name="Freeform 168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5" o:spid="_x0000_s1026" style="position:absolute;margin-left:445.65pt;margin-top:-4.8pt;width:1.1pt;height:1.5pt;z-index:-25142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3248" behindDoc="1" locked="0" layoutInCell="1" allowOverlap="1">
              <wp:simplePos x="0" y="0"/>
              <wp:positionH relativeFrom="column">
                <wp:posOffset>5692140</wp:posOffset>
              </wp:positionH>
              <wp:positionV relativeFrom="paragraph">
                <wp:posOffset>-60960</wp:posOffset>
              </wp:positionV>
              <wp:extent cx="13970" cy="19050"/>
              <wp:effectExtent l="5715" t="5715" r="8890" b="3810"/>
              <wp:wrapNone/>
              <wp:docPr id="1777" name="Freeform 168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4" o:spid="_x0000_s1026" style="position:absolute;margin-left:448.2pt;margin-top:-4.8pt;width:1.1pt;height:1.5pt;z-index:-25142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2224" behindDoc="1" locked="0" layoutInCell="1" allowOverlap="1">
              <wp:simplePos x="0" y="0"/>
              <wp:positionH relativeFrom="column">
                <wp:posOffset>5724525</wp:posOffset>
              </wp:positionH>
              <wp:positionV relativeFrom="paragraph">
                <wp:posOffset>-60960</wp:posOffset>
              </wp:positionV>
              <wp:extent cx="13970" cy="19050"/>
              <wp:effectExtent l="0" t="5715" r="5080" b="3810"/>
              <wp:wrapNone/>
              <wp:docPr id="1776" name="Freeform 168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3" o:spid="_x0000_s1026" style="position:absolute;margin-left:450.75pt;margin-top:-4.8pt;width:1.1pt;height:1.5pt;z-index:-25142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QVX4w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  <w:r>
      <w:rPr>
        <w:rFonts w:ascii="Arial" w:hAnsi="Arial"/>
        <w:noProof/>
        <w:color w:val="000080"/>
        <w:sz w:val="18"/>
      </w:rPr>
      <mc:AlternateContent>
        <mc:Choice Requires="wps">
          <w:drawing>
            <wp:anchor distT="0" distB="0" distL="114300" distR="114300" simplePos="0" relativeHeight="251891200" behindDoc="1" locked="0" layoutInCell="1" allowOverlap="1">
              <wp:simplePos x="0" y="0"/>
              <wp:positionH relativeFrom="column">
                <wp:posOffset>5562600</wp:posOffset>
              </wp:positionH>
              <wp:positionV relativeFrom="paragraph">
                <wp:posOffset>-60960</wp:posOffset>
              </wp:positionV>
              <wp:extent cx="13970" cy="19050"/>
              <wp:effectExtent l="0" t="5715" r="5080" b="3810"/>
              <wp:wrapNone/>
              <wp:docPr id="1775" name="Freeform 168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 bwMode="auto">
                      <a:xfrm>
                        <a:off x="0" y="0"/>
                        <a:ext cx="13970" cy="19050"/>
                      </a:xfrm>
                      <a:custGeom>
                        <a:avLst/>
                        <a:gdLst>
                          <a:gd name="T0" fmla="*/ 24 w 48"/>
                          <a:gd name="T1" fmla="*/ 0 h 48"/>
                          <a:gd name="T2" fmla="*/ 29 w 48"/>
                          <a:gd name="T3" fmla="*/ 0 h 48"/>
                          <a:gd name="T4" fmla="*/ 33 w 48"/>
                          <a:gd name="T5" fmla="*/ 5 h 48"/>
                          <a:gd name="T6" fmla="*/ 38 w 48"/>
                          <a:gd name="T7" fmla="*/ 5 h 48"/>
                          <a:gd name="T8" fmla="*/ 43 w 48"/>
                          <a:gd name="T9" fmla="*/ 10 h 48"/>
                          <a:gd name="T10" fmla="*/ 48 w 48"/>
                          <a:gd name="T11" fmla="*/ 10 h 48"/>
                          <a:gd name="T12" fmla="*/ 48 w 48"/>
                          <a:gd name="T13" fmla="*/ 14 h 48"/>
                          <a:gd name="T14" fmla="*/ 48 w 48"/>
                          <a:gd name="T15" fmla="*/ 19 h 48"/>
                          <a:gd name="T16" fmla="*/ 48 w 48"/>
                          <a:gd name="T17" fmla="*/ 24 h 48"/>
                          <a:gd name="T18" fmla="*/ 48 w 48"/>
                          <a:gd name="T19" fmla="*/ 29 h 48"/>
                          <a:gd name="T20" fmla="*/ 48 w 48"/>
                          <a:gd name="T21" fmla="*/ 34 h 48"/>
                          <a:gd name="T22" fmla="*/ 48 w 48"/>
                          <a:gd name="T23" fmla="*/ 38 h 48"/>
                          <a:gd name="T24" fmla="*/ 43 w 48"/>
                          <a:gd name="T25" fmla="*/ 43 h 48"/>
                          <a:gd name="T26" fmla="*/ 38 w 48"/>
                          <a:gd name="T27" fmla="*/ 43 h 48"/>
                          <a:gd name="T28" fmla="*/ 33 w 48"/>
                          <a:gd name="T29" fmla="*/ 48 h 48"/>
                          <a:gd name="T30" fmla="*/ 29 w 48"/>
                          <a:gd name="T31" fmla="*/ 48 h 48"/>
                          <a:gd name="T32" fmla="*/ 24 w 48"/>
                          <a:gd name="T33" fmla="*/ 48 h 48"/>
                          <a:gd name="T34" fmla="*/ 19 w 48"/>
                          <a:gd name="T35" fmla="*/ 48 h 48"/>
                          <a:gd name="T36" fmla="*/ 14 w 48"/>
                          <a:gd name="T37" fmla="*/ 48 h 48"/>
                          <a:gd name="T38" fmla="*/ 14 w 48"/>
                          <a:gd name="T39" fmla="*/ 43 h 48"/>
                          <a:gd name="T40" fmla="*/ 9 w 48"/>
                          <a:gd name="T41" fmla="*/ 43 h 48"/>
                          <a:gd name="T42" fmla="*/ 5 w 48"/>
                          <a:gd name="T43" fmla="*/ 38 h 48"/>
                          <a:gd name="T44" fmla="*/ 5 w 48"/>
                          <a:gd name="T45" fmla="*/ 34 h 48"/>
                          <a:gd name="T46" fmla="*/ 0 w 48"/>
                          <a:gd name="T47" fmla="*/ 29 h 48"/>
                          <a:gd name="T48" fmla="*/ 0 w 48"/>
                          <a:gd name="T49" fmla="*/ 24 h 48"/>
                          <a:gd name="T50" fmla="*/ 0 w 48"/>
                          <a:gd name="T51" fmla="*/ 19 h 48"/>
                          <a:gd name="T52" fmla="*/ 5 w 48"/>
                          <a:gd name="T53" fmla="*/ 14 h 48"/>
                          <a:gd name="T54" fmla="*/ 5 w 48"/>
                          <a:gd name="T55" fmla="*/ 10 h 48"/>
                          <a:gd name="T56" fmla="*/ 9 w 48"/>
                          <a:gd name="T57" fmla="*/ 10 h 48"/>
                          <a:gd name="T58" fmla="*/ 14 w 48"/>
                          <a:gd name="T59" fmla="*/ 5 h 48"/>
                          <a:gd name="T60" fmla="*/ 14 w 48"/>
                          <a:gd name="T61" fmla="*/ 5 h 48"/>
                          <a:gd name="T62" fmla="*/ 19 w 48"/>
                          <a:gd name="T63" fmla="*/ 0 h 48"/>
                          <a:gd name="T64" fmla="*/ 24 w 48"/>
                          <a:gd name="T65" fmla="*/ 0 h 48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  <a:cxn ang="0">
                            <a:pos x="T4" y="T5"/>
                          </a:cxn>
                          <a:cxn ang="0">
                            <a:pos x="T6" y="T7"/>
                          </a:cxn>
                          <a:cxn ang="0">
                            <a:pos x="T8" y="T9"/>
                          </a:cxn>
                          <a:cxn ang="0">
                            <a:pos x="T10" y="T11"/>
                          </a:cxn>
                          <a:cxn ang="0">
                            <a:pos x="T12" y="T13"/>
                          </a:cxn>
                          <a:cxn ang="0">
                            <a:pos x="T14" y="T15"/>
                          </a:cxn>
                          <a:cxn ang="0">
                            <a:pos x="T16" y="T17"/>
                          </a:cxn>
                          <a:cxn ang="0">
                            <a:pos x="T18" y="T19"/>
                          </a:cxn>
                          <a:cxn ang="0">
                            <a:pos x="T20" y="T21"/>
                          </a:cxn>
                          <a:cxn ang="0">
                            <a:pos x="T22" y="T23"/>
                          </a:cxn>
                          <a:cxn ang="0">
                            <a:pos x="T24" y="T25"/>
                          </a:cxn>
                          <a:cxn ang="0">
                            <a:pos x="T26" y="T27"/>
                          </a:cxn>
                          <a:cxn ang="0">
                            <a:pos x="T28" y="T29"/>
                          </a:cxn>
                          <a:cxn ang="0">
                            <a:pos x="T30" y="T31"/>
                          </a:cxn>
                          <a:cxn ang="0">
                            <a:pos x="T32" y="T33"/>
                          </a:cxn>
                          <a:cxn ang="0">
                            <a:pos x="T34" y="T35"/>
                          </a:cxn>
                          <a:cxn ang="0">
                            <a:pos x="T36" y="T37"/>
                          </a:cxn>
                          <a:cxn ang="0">
                            <a:pos x="T38" y="T39"/>
                          </a:cxn>
                          <a:cxn ang="0">
                            <a:pos x="T40" y="T41"/>
                          </a:cxn>
                          <a:cxn ang="0">
                            <a:pos x="T42" y="T43"/>
                          </a:cxn>
                          <a:cxn ang="0">
                            <a:pos x="T44" y="T45"/>
                          </a:cxn>
                          <a:cxn ang="0">
                            <a:pos x="T46" y="T47"/>
                          </a:cxn>
                          <a:cxn ang="0">
                            <a:pos x="T48" y="T49"/>
                          </a:cxn>
                          <a:cxn ang="0">
                            <a:pos x="T50" y="T51"/>
                          </a:cxn>
                          <a:cxn ang="0">
                            <a:pos x="T52" y="T53"/>
                          </a:cxn>
                          <a:cxn ang="0">
                            <a:pos x="T54" y="T55"/>
                          </a:cxn>
                          <a:cxn ang="0">
                            <a:pos x="T56" y="T57"/>
                          </a:cxn>
                          <a:cxn ang="0">
                            <a:pos x="T58" y="T59"/>
                          </a:cxn>
                          <a:cxn ang="0">
                            <a:pos x="T60" y="T61"/>
                          </a:cxn>
                          <a:cxn ang="0">
                            <a:pos x="T62" y="T63"/>
                          </a:cxn>
                          <a:cxn ang="0">
                            <a:pos x="T64" y="T65"/>
                          </a:cxn>
                        </a:cxnLst>
                        <a:rect l="0" t="0" r="r" b="b"/>
                        <a:pathLst>
                          <a:path w="48" h="48">
                            <a:moveTo>
                              <a:pt x="24" y="0"/>
                            </a:moveTo>
                            <a:lnTo>
                              <a:pt x="29" y="0"/>
                            </a:lnTo>
                            <a:lnTo>
                              <a:pt x="33" y="5"/>
                            </a:lnTo>
                            <a:lnTo>
                              <a:pt x="38" y="5"/>
                            </a:lnTo>
                            <a:lnTo>
                              <a:pt x="43" y="10"/>
                            </a:lnTo>
                            <a:lnTo>
                              <a:pt x="48" y="10"/>
                            </a:lnTo>
                            <a:lnTo>
                              <a:pt x="48" y="14"/>
                            </a:lnTo>
                            <a:lnTo>
                              <a:pt x="48" y="19"/>
                            </a:lnTo>
                            <a:lnTo>
                              <a:pt x="48" y="24"/>
                            </a:lnTo>
                            <a:lnTo>
                              <a:pt x="48" y="29"/>
                            </a:lnTo>
                            <a:lnTo>
                              <a:pt x="48" y="34"/>
                            </a:lnTo>
                            <a:lnTo>
                              <a:pt x="48" y="38"/>
                            </a:lnTo>
                            <a:lnTo>
                              <a:pt x="43" y="43"/>
                            </a:lnTo>
                            <a:lnTo>
                              <a:pt x="38" y="43"/>
                            </a:lnTo>
                            <a:lnTo>
                              <a:pt x="33" y="48"/>
                            </a:lnTo>
                            <a:lnTo>
                              <a:pt x="29" y="48"/>
                            </a:lnTo>
                            <a:lnTo>
                              <a:pt x="24" y="48"/>
                            </a:lnTo>
                            <a:lnTo>
                              <a:pt x="19" y="48"/>
                            </a:lnTo>
                            <a:lnTo>
                              <a:pt x="14" y="48"/>
                            </a:lnTo>
                            <a:lnTo>
                              <a:pt x="14" y="43"/>
                            </a:lnTo>
                            <a:lnTo>
                              <a:pt x="9" y="43"/>
                            </a:lnTo>
                            <a:lnTo>
                              <a:pt x="5" y="38"/>
                            </a:lnTo>
                            <a:lnTo>
                              <a:pt x="5" y="34"/>
                            </a:lnTo>
                            <a:lnTo>
                              <a:pt x="0" y="29"/>
                            </a:lnTo>
                            <a:lnTo>
                              <a:pt x="0" y="24"/>
                            </a:lnTo>
                            <a:lnTo>
                              <a:pt x="0" y="19"/>
                            </a:lnTo>
                            <a:lnTo>
                              <a:pt x="5" y="14"/>
                            </a:lnTo>
                            <a:lnTo>
                              <a:pt x="5" y="10"/>
                            </a:lnTo>
                            <a:lnTo>
                              <a:pt x="9" y="10"/>
                            </a:lnTo>
                            <a:lnTo>
                              <a:pt x="14" y="5"/>
                            </a:lnTo>
                            <a:lnTo>
                              <a:pt x="19" y="0"/>
                            </a:lnTo>
                            <a:lnTo>
                              <a:pt x="24" y="0"/>
                            </a:lnTo>
                            <a:close/>
                          </a:path>
                        </a:pathLst>
                      </a:custGeom>
                      <a:solidFill>
                        <a:srgbClr val="00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Freeform 1682" o:spid="_x0000_s1026" style="position:absolute;margin-left:438pt;margin-top:-4.8pt;width:1.1pt;height:1.5pt;z-index:-25142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" path="m24,r5,l33,5r5,l43,10r5,l48,14r,5l48,24r,5l48,34r,4l43,43r-5,l33,48r-4,l24,48r-5,l14,48r,-5l9,43,5,38r,-4l,29,,24,,19,5,14r,-4l9,10,14,5,19,r5,xe" fillcolor="aqua" stroked="f">
              <v:path arrowok="t" o:connecttype="custom" o:connectlocs="6985,0;8440,0;9604,1984;11060,1984;12515,3969;13970,3969;13970,5556;13970,7541;13970,9525;13970,11509;13970,13494;13970,15081;12515,17066;11060,17066;9604,19050;8440,19050;6985,19050;5530,19050;4075,19050;4075,17066;2619,17066;1455,15081;1455,13494;0,11509;0,9525;0,7541;1455,5556;1455,3969;2619,3969;4075,1984;4075,1984;5530,0;6985,0" o:connectangles="0,0,0,0,0,0,0,0,0,0,0,0,0,0,0,0,0,0,0,0,0,0,0,0,0,0,0,0,0,0,0,0,0"/>
              <o:lock v:ext="edit" aspectratio="t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>
    <w:nsid w:val="0101336A"/>
    <w:multiLevelType w:val="singleLevel"/>
    <w:tmpl w:val="3DB6D38A"/>
    <w:lvl w:ilvl="0">
      <w:start w:val="1"/>
      <w:numFmt w:val="upperLetter"/>
      <w:lvlText w:val="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>
    <w:nsid w:val="044454AA"/>
    <w:multiLevelType w:val="singleLevel"/>
    <w:tmpl w:val="99409E14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0930189B"/>
    <w:multiLevelType w:val="hybridMultilevel"/>
    <w:tmpl w:val="615690B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97A33"/>
    <w:multiLevelType w:val="singleLevel"/>
    <w:tmpl w:val="A052D75C"/>
    <w:lvl w:ilvl="0">
      <w:start w:val="1"/>
      <w:numFmt w:val="upperLetter"/>
      <w:lvlText w:val="%1."/>
      <w:lvlJc w:val="left"/>
      <w:pPr>
        <w:tabs>
          <w:tab w:val="num" w:pos="689"/>
        </w:tabs>
        <w:ind w:left="689" w:hanging="405"/>
      </w:pPr>
      <w:rPr>
        <w:rFonts w:hint="default"/>
      </w:rPr>
    </w:lvl>
  </w:abstractNum>
  <w:abstractNum w:abstractNumId="5">
    <w:nsid w:val="1503493D"/>
    <w:multiLevelType w:val="hybridMultilevel"/>
    <w:tmpl w:val="C8668466"/>
    <w:lvl w:ilvl="0" w:tplc="F496A656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6">
    <w:nsid w:val="18A7732B"/>
    <w:multiLevelType w:val="hybridMultilevel"/>
    <w:tmpl w:val="0554DE2E"/>
    <w:lvl w:ilvl="0" w:tplc="BC9667FE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1D1F663E"/>
    <w:multiLevelType w:val="hybridMultilevel"/>
    <w:tmpl w:val="0554DE2E"/>
    <w:lvl w:ilvl="0" w:tplc="BC9667FE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1DA462CF"/>
    <w:multiLevelType w:val="hybridMultilevel"/>
    <w:tmpl w:val="EE6A1C00"/>
    <w:lvl w:ilvl="0" w:tplc="433E31A0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E3C14AC"/>
    <w:multiLevelType w:val="singleLevel"/>
    <w:tmpl w:val="9B1634FA"/>
    <w:lvl w:ilvl="0">
      <w:start w:val="1"/>
      <w:numFmt w:val="upperLetter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</w:abstractNum>
  <w:abstractNum w:abstractNumId="10">
    <w:nsid w:val="23EF4F21"/>
    <w:multiLevelType w:val="hybridMultilevel"/>
    <w:tmpl w:val="BBE287F2"/>
    <w:lvl w:ilvl="0" w:tplc="05F267C8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1">
    <w:nsid w:val="292D6767"/>
    <w:multiLevelType w:val="singleLevel"/>
    <w:tmpl w:val="44D890DE"/>
    <w:lvl w:ilvl="0">
      <w:start w:val="1"/>
      <w:numFmt w:val="upperLetter"/>
      <w:pStyle w:val="Nadpis4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2A984CDC"/>
    <w:multiLevelType w:val="hybridMultilevel"/>
    <w:tmpl w:val="076E4914"/>
    <w:lvl w:ilvl="0" w:tplc="6DD0261A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3">
    <w:nsid w:val="2D432C55"/>
    <w:multiLevelType w:val="hybridMultilevel"/>
    <w:tmpl w:val="04DCD7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7AD1D4C"/>
    <w:multiLevelType w:val="hybridMultilevel"/>
    <w:tmpl w:val="D24AE822"/>
    <w:lvl w:ilvl="0" w:tplc="9CF61D64">
      <w:numFmt w:val="bullet"/>
      <w:lvlText w:val="-"/>
      <w:lvlJc w:val="left"/>
      <w:pPr>
        <w:ind w:left="1920" w:hanging="360"/>
      </w:pPr>
      <w:rPr>
        <w:rFonts w:ascii="Arial" w:eastAsia="Times New Roman" w:hAnsi="Arial" w:cs="Arial" w:hint="default"/>
        <w:b/>
      </w:rPr>
    </w:lvl>
    <w:lvl w:ilvl="1" w:tplc="04050003" w:tentative="1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3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0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5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2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680" w:hanging="360"/>
      </w:pPr>
      <w:rPr>
        <w:rFonts w:ascii="Wingdings" w:hAnsi="Wingdings" w:hint="default"/>
      </w:rPr>
    </w:lvl>
  </w:abstractNum>
  <w:abstractNum w:abstractNumId="15">
    <w:nsid w:val="405B2492"/>
    <w:multiLevelType w:val="hybridMultilevel"/>
    <w:tmpl w:val="75165F82"/>
    <w:lvl w:ilvl="0" w:tplc="5B74F646">
      <w:start w:val="1"/>
      <w:numFmt w:val="lowerRoman"/>
      <w:lvlText w:val="%1)"/>
      <w:lvlJc w:val="left"/>
      <w:pPr>
        <w:ind w:left="1854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6">
    <w:nsid w:val="41132687"/>
    <w:multiLevelType w:val="hybridMultilevel"/>
    <w:tmpl w:val="0554DE2E"/>
    <w:lvl w:ilvl="0" w:tplc="BC9667FE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45B03DA2"/>
    <w:multiLevelType w:val="hybridMultilevel"/>
    <w:tmpl w:val="0554DE2E"/>
    <w:lvl w:ilvl="0" w:tplc="BC9667FE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>
    <w:nsid w:val="467B2DAF"/>
    <w:multiLevelType w:val="hybridMultilevel"/>
    <w:tmpl w:val="9BBE4DEE"/>
    <w:lvl w:ilvl="0" w:tplc="18060232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9">
    <w:nsid w:val="46A43BBC"/>
    <w:multiLevelType w:val="hybridMultilevel"/>
    <w:tmpl w:val="0554DE2E"/>
    <w:lvl w:ilvl="0" w:tplc="BC9667FE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>
    <w:nsid w:val="487206A0"/>
    <w:multiLevelType w:val="hybridMultilevel"/>
    <w:tmpl w:val="A36E3A6C"/>
    <w:lvl w:ilvl="0" w:tplc="C37E460C">
      <w:start w:val="2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1">
    <w:nsid w:val="49E22625"/>
    <w:multiLevelType w:val="hybridMultilevel"/>
    <w:tmpl w:val="78DC086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B554EB6"/>
    <w:multiLevelType w:val="hybridMultilevel"/>
    <w:tmpl w:val="059CA47A"/>
    <w:lvl w:ilvl="0" w:tplc="E0384380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23">
    <w:nsid w:val="4B70500D"/>
    <w:multiLevelType w:val="hybridMultilevel"/>
    <w:tmpl w:val="C0CE3106"/>
    <w:lvl w:ilvl="0" w:tplc="53F42AE4">
      <w:start w:val="3"/>
      <w:numFmt w:val="bullet"/>
      <w:lvlText w:val="-"/>
      <w:lvlJc w:val="left"/>
      <w:pPr>
        <w:ind w:left="149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4">
    <w:nsid w:val="4D4B0CB8"/>
    <w:multiLevelType w:val="hybridMultilevel"/>
    <w:tmpl w:val="076E4914"/>
    <w:lvl w:ilvl="0" w:tplc="6DD0261A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25">
    <w:nsid w:val="50FC0E94"/>
    <w:multiLevelType w:val="hybridMultilevel"/>
    <w:tmpl w:val="0B483134"/>
    <w:lvl w:ilvl="0" w:tplc="D1509808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6">
    <w:nsid w:val="54F50AE9"/>
    <w:multiLevelType w:val="hybridMultilevel"/>
    <w:tmpl w:val="032E66EC"/>
    <w:lvl w:ilvl="0" w:tplc="F5AC812C">
      <w:start w:val="1"/>
      <w:numFmt w:val="bullet"/>
      <w:lvlText w:val="-"/>
      <w:lvlJc w:val="left"/>
      <w:pPr>
        <w:ind w:left="125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97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69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1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3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5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57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29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16" w:hanging="360"/>
      </w:pPr>
      <w:rPr>
        <w:rFonts w:ascii="Wingdings" w:hAnsi="Wingdings" w:hint="default"/>
      </w:rPr>
    </w:lvl>
  </w:abstractNum>
  <w:abstractNum w:abstractNumId="27">
    <w:nsid w:val="5DB52DA7"/>
    <w:multiLevelType w:val="hybridMultilevel"/>
    <w:tmpl w:val="077A1D6A"/>
    <w:lvl w:ilvl="0" w:tplc="5ACA89C6">
      <w:start w:val="1"/>
      <w:numFmt w:val="bullet"/>
      <w:lvlText w:val="-"/>
      <w:lvlJc w:val="left"/>
      <w:pPr>
        <w:ind w:left="1494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8">
    <w:nsid w:val="60BF417B"/>
    <w:multiLevelType w:val="hybridMultilevel"/>
    <w:tmpl w:val="C3FE6E58"/>
    <w:lvl w:ilvl="0" w:tplc="875EB622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29">
    <w:nsid w:val="62506807"/>
    <w:multiLevelType w:val="hybridMultilevel"/>
    <w:tmpl w:val="4F5E2A9A"/>
    <w:lvl w:ilvl="0" w:tplc="C6FC42F6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D29A0EFE">
      <w:start w:val="1"/>
      <w:numFmt w:val="bullet"/>
      <w:lvlText w:val="-"/>
      <w:lvlJc w:val="left"/>
      <w:pPr>
        <w:tabs>
          <w:tab w:val="num" w:pos="2214"/>
        </w:tabs>
        <w:ind w:left="2214" w:hanging="360"/>
      </w:pPr>
      <w:rPr>
        <w:rFonts w:ascii="Times New Roman" w:eastAsia="Times New Roman" w:hAnsi="Times New Roman" w:cs="Times New Roman"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30">
    <w:nsid w:val="63186508"/>
    <w:multiLevelType w:val="hybridMultilevel"/>
    <w:tmpl w:val="424238EC"/>
    <w:lvl w:ilvl="0" w:tplc="04050017">
      <w:start w:val="1"/>
      <w:numFmt w:val="lowerLetter"/>
      <w:lvlText w:val="%1)"/>
      <w:lvlJc w:val="left"/>
      <w:pPr>
        <w:ind w:left="1080" w:hanging="360"/>
      </w:p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6A6B4754"/>
    <w:multiLevelType w:val="hybridMultilevel"/>
    <w:tmpl w:val="076E4914"/>
    <w:lvl w:ilvl="0" w:tplc="6DD0261A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32">
    <w:nsid w:val="6ABA2FA8"/>
    <w:multiLevelType w:val="hybridMultilevel"/>
    <w:tmpl w:val="1492938C"/>
    <w:lvl w:ilvl="0" w:tplc="0405000F">
      <w:start w:val="1"/>
      <w:numFmt w:val="decimal"/>
      <w:lvlText w:val="%1."/>
      <w:lvlJc w:val="left"/>
      <w:pPr>
        <w:ind w:left="1637" w:hanging="360"/>
      </w:pPr>
    </w:lvl>
    <w:lvl w:ilvl="1" w:tplc="04050019" w:tentative="1">
      <w:start w:val="1"/>
      <w:numFmt w:val="lowerLetter"/>
      <w:lvlText w:val="%2."/>
      <w:lvlJc w:val="left"/>
      <w:pPr>
        <w:ind w:left="2357" w:hanging="360"/>
      </w:pPr>
    </w:lvl>
    <w:lvl w:ilvl="2" w:tplc="0405001B" w:tentative="1">
      <w:start w:val="1"/>
      <w:numFmt w:val="lowerRoman"/>
      <w:lvlText w:val="%3."/>
      <w:lvlJc w:val="right"/>
      <w:pPr>
        <w:ind w:left="3077" w:hanging="180"/>
      </w:pPr>
    </w:lvl>
    <w:lvl w:ilvl="3" w:tplc="0405000F" w:tentative="1">
      <w:start w:val="1"/>
      <w:numFmt w:val="decimal"/>
      <w:lvlText w:val="%4."/>
      <w:lvlJc w:val="left"/>
      <w:pPr>
        <w:ind w:left="3797" w:hanging="360"/>
      </w:pPr>
    </w:lvl>
    <w:lvl w:ilvl="4" w:tplc="04050019" w:tentative="1">
      <w:start w:val="1"/>
      <w:numFmt w:val="lowerLetter"/>
      <w:lvlText w:val="%5."/>
      <w:lvlJc w:val="left"/>
      <w:pPr>
        <w:ind w:left="4517" w:hanging="360"/>
      </w:pPr>
    </w:lvl>
    <w:lvl w:ilvl="5" w:tplc="0405001B" w:tentative="1">
      <w:start w:val="1"/>
      <w:numFmt w:val="lowerRoman"/>
      <w:lvlText w:val="%6."/>
      <w:lvlJc w:val="right"/>
      <w:pPr>
        <w:ind w:left="5237" w:hanging="180"/>
      </w:pPr>
    </w:lvl>
    <w:lvl w:ilvl="6" w:tplc="0405000F" w:tentative="1">
      <w:start w:val="1"/>
      <w:numFmt w:val="decimal"/>
      <w:lvlText w:val="%7."/>
      <w:lvlJc w:val="left"/>
      <w:pPr>
        <w:ind w:left="5957" w:hanging="360"/>
      </w:pPr>
    </w:lvl>
    <w:lvl w:ilvl="7" w:tplc="04050019" w:tentative="1">
      <w:start w:val="1"/>
      <w:numFmt w:val="lowerLetter"/>
      <w:lvlText w:val="%8."/>
      <w:lvlJc w:val="left"/>
      <w:pPr>
        <w:ind w:left="6677" w:hanging="360"/>
      </w:pPr>
    </w:lvl>
    <w:lvl w:ilvl="8" w:tplc="0405001B" w:tentative="1">
      <w:start w:val="1"/>
      <w:numFmt w:val="lowerRoman"/>
      <w:lvlText w:val="%9."/>
      <w:lvlJc w:val="right"/>
      <w:pPr>
        <w:ind w:left="7397" w:hanging="180"/>
      </w:pPr>
    </w:lvl>
  </w:abstractNum>
  <w:abstractNum w:abstractNumId="33">
    <w:nsid w:val="6BFB57F7"/>
    <w:multiLevelType w:val="hybridMultilevel"/>
    <w:tmpl w:val="DF4E6D76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EB43C7"/>
    <w:multiLevelType w:val="singleLevel"/>
    <w:tmpl w:val="C2A6CE4E"/>
    <w:lvl w:ilvl="0">
      <w:start w:val="4"/>
      <w:numFmt w:val="bullet"/>
      <w:lvlText w:val="-"/>
      <w:lvlJc w:val="left"/>
      <w:pPr>
        <w:tabs>
          <w:tab w:val="num" w:pos="1494"/>
        </w:tabs>
        <w:ind w:left="1494" w:hanging="360"/>
      </w:pPr>
      <w:rPr>
        <w:rFonts w:ascii="Times New Roman" w:hAnsi="Times New Roman" w:hint="default"/>
      </w:rPr>
    </w:lvl>
  </w:abstractNum>
  <w:abstractNum w:abstractNumId="35">
    <w:nsid w:val="722C40FF"/>
    <w:multiLevelType w:val="hybridMultilevel"/>
    <w:tmpl w:val="076E4914"/>
    <w:lvl w:ilvl="0" w:tplc="6DD0261A">
      <w:start w:val="1"/>
      <w:numFmt w:val="lowerLetter"/>
      <w:lvlText w:val="%1.)"/>
      <w:lvlJc w:val="left"/>
      <w:pPr>
        <w:tabs>
          <w:tab w:val="num" w:pos="1494"/>
        </w:tabs>
        <w:ind w:left="149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36">
    <w:nsid w:val="7EDE51F9"/>
    <w:multiLevelType w:val="hybridMultilevel"/>
    <w:tmpl w:val="0554DE2E"/>
    <w:lvl w:ilvl="0" w:tplc="BC9667FE">
      <w:start w:val="1"/>
      <w:numFmt w:val="lowerLetter"/>
      <w:lvlText w:val="%1.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11"/>
  </w:num>
  <w:num w:numId="2">
    <w:abstractNumId w:val="9"/>
  </w:num>
  <w:num w:numId="3">
    <w:abstractNumId w:val="4"/>
  </w:num>
  <w:num w:numId="4">
    <w:abstractNumId w:val="29"/>
  </w:num>
  <w:num w:numId="5">
    <w:abstractNumId w:val="18"/>
  </w:num>
  <w:num w:numId="6">
    <w:abstractNumId w:val="5"/>
  </w:num>
  <w:num w:numId="7">
    <w:abstractNumId w:val="35"/>
  </w:num>
  <w:num w:numId="8">
    <w:abstractNumId w:val="10"/>
  </w:num>
  <w:num w:numId="9">
    <w:abstractNumId w:val="28"/>
  </w:num>
  <w:num w:numId="10">
    <w:abstractNumId w:val="22"/>
  </w:num>
  <w:num w:numId="11">
    <w:abstractNumId w:val="12"/>
  </w:num>
  <w:num w:numId="12">
    <w:abstractNumId w:val="31"/>
  </w:num>
  <w:num w:numId="13">
    <w:abstractNumId w:val="32"/>
  </w:num>
  <w:num w:numId="14">
    <w:abstractNumId w:val="25"/>
  </w:num>
  <w:num w:numId="15">
    <w:abstractNumId w:val="24"/>
  </w:num>
  <w:num w:numId="16">
    <w:abstractNumId w:val="3"/>
  </w:num>
  <w:num w:numId="17">
    <w:abstractNumId w:val="33"/>
  </w:num>
  <w:num w:numId="18">
    <w:abstractNumId w:val="30"/>
  </w:num>
  <w:num w:numId="19">
    <w:abstractNumId w:val="34"/>
  </w:num>
  <w:num w:numId="20">
    <w:abstractNumId w:val="23"/>
  </w:num>
  <w:num w:numId="21">
    <w:abstractNumId w:val="21"/>
  </w:num>
  <w:num w:numId="22">
    <w:abstractNumId w:val="1"/>
  </w:num>
  <w:num w:numId="23">
    <w:abstractNumId w:val="2"/>
  </w:num>
  <w:num w:numId="24">
    <w:abstractNumId w:val="15"/>
  </w:num>
  <w:num w:numId="2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7"/>
  </w:num>
  <w:num w:numId="27">
    <w:abstractNumId w:val="14"/>
  </w:num>
  <w:num w:numId="28">
    <w:abstractNumId w:val="0"/>
    <w:lvlOverride w:ilvl="0">
      <w:lvl w:ilvl="0">
        <w:numFmt w:val="bullet"/>
        <w:lvlText w:val=""/>
        <w:legacy w:legacy="1" w:legacySpace="0" w:legacyIndent="927"/>
        <w:lvlJc w:val="left"/>
        <w:rPr>
          <w:rFonts w:ascii="Symbol" w:hAnsi="Symbol" w:hint="default"/>
        </w:rPr>
      </w:lvl>
    </w:lvlOverride>
  </w:num>
  <w:num w:numId="29">
    <w:abstractNumId w:val="26"/>
  </w:num>
  <w:num w:numId="30">
    <w:abstractNumId w:val="36"/>
  </w:num>
  <w:num w:numId="31">
    <w:abstractNumId w:val="8"/>
  </w:num>
  <w:num w:numId="32">
    <w:abstractNumId w:val="6"/>
  </w:num>
  <w:num w:numId="33">
    <w:abstractNumId w:val="17"/>
  </w:num>
  <w:num w:numId="34">
    <w:abstractNumId w:val="20"/>
  </w:num>
  <w:num w:numId="35">
    <w:abstractNumId w:val="16"/>
  </w:num>
  <w:num w:numId="36">
    <w:abstractNumId w:val="7"/>
  </w:num>
  <w:num w:numId="37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753" fill="f" fillcolor="white" stroke="f">
      <v:fill color="white" on="f"/>
      <v:stroke on="f"/>
      <o:colormru v:ext="edit" colors="#cff,#edffff"/>
      <o:colormenu v:ext="edit" fillcolor="none"/>
    </o:shapedefaults>
    <o:shapelayout v:ext="edit">
      <o:regrouptable v:ext="edit">
        <o:entry new="1" old="0"/>
        <o:entry new="2" old="0"/>
      </o:regrouptable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3E05"/>
    <w:rsid w:val="00002077"/>
    <w:rsid w:val="00004B2B"/>
    <w:rsid w:val="00020E9C"/>
    <w:rsid w:val="00031811"/>
    <w:rsid w:val="00044319"/>
    <w:rsid w:val="00075195"/>
    <w:rsid w:val="00081287"/>
    <w:rsid w:val="00087AEF"/>
    <w:rsid w:val="00090A29"/>
    <w:rsid w:val="00093654"/>
    <w:rsid w:val="000A7916"/>
    <w:rsid w:val="000B0914"/>
    <w:rsid w:val="000B20FE"/>
    <w:rsid w:val="000B4511"/>
    <w:rsid w:val="000C442E"/>
    <w:rsid w:val="000C6433"/>
    <w:rsid w:val="000E02DD"/>
    <w:rsid w:val="000E69BB"/>
    <w:rsid w:val="000F2974"/>
    <w:rsid w:val="000F3BE8"/>
    <w:rsid w:val="00113E4B"/>
    <w:rsid w:val="00124E52"/>
    <w:rsid w:val="0013133D"/>
    <w:rsid w:val="00135042"/>
    <w:rsid w:val="00141E98"/>
    <w:rsid w:val="00142388"/>
    <w:rsid w:val="00151941"/>
    <w:rsid w:val="001755B3"/>
    <w:rsid w:val="00176D07"/>
    <w:rsid w:val="001909A4"/>
    <w:rsid w:val="001A18CE"/>
    <w:rsid w:val="001B2E50"/>
    <w:rsid w:val="001B6DF5"/>
    <w:rsid w:val="001B70A7"/>
    <w:rsid w:val="001D4C9B"/>
    <w:rsid w:val="001E24E4"/>
    <w:rsid w:val="001E54B9"/>
    <w:rsid w:val="001F2E78"/>
    <w:rsid w:val="00201281"/>
    <w:rsid w:val="0020616A"/>
    <w:rsid w:val="0021608F"/>
    <w:rsid w:val="002229B2"/>
    <w:rsid w:val="00226667"/>
    <w:rsid w:val="002278EB"/>
    <w:rsid w:val="00257CE7"/>
    <w:rsid w:val="002722C1"/>
    <w:rsid w:val="00275E68"/>
    <w:rsid w:val="002764E7"/>
    <w:rsid w:val="00276BF1"/>
    <w:rsid w:val="002C1766"/>
    <w:rsid w:val="002E1E41"/>
    <w:rsid w:val="002F48F1"/>
    <w:rsid w:val="003265CC"/>
    <w:rsid w:val="00326A01"/>
    <w:rsid w:val="00330970"/>
    <w:rsid w:val="0035450E"/>
    <w:rsid w:val="00357B1D"/>
    <w:rsid w:val="00370AEF"/>
    <w:rsid w:val="00373BC1"/>
    <w:rsid w:val="0037544B"/>
    <w:rsid w:val="00383FCC"/>
    <w:rsid w:val="00384265"/>
    <w:rsid w:val="00391FF0"/>
    <w:rsid w:val="00397447"/>
    <w:rsid w:val="003A3B05"/>
    <w:rsid w:val="003A744C"/>
    <w:rsid w:val="003B37C6"/>
    <w:rsid w:val="003C1927"/>
    <w:rsid w:val="003D04A4"/>
    <w:rsid w:val="003E3F68"/>
    <w:rsid w:val="003E701D"/>
    <w:rsid w:val="003F4E7D"/>
    <w:rsid w:val="0040750A"/>
    <w:rsid w:val="00411A62"/>
    <w:rsid w:val="0042038E"/>
    <w:rsid w:val="004241BE"/>
    <w:rsid w:val="004356F8"/>
    <w:rsid w:val="00436328"/>
    <w:rsid w:val="00447090"/>
    <w:rsid w:val="0045442A"/>
    <w:rsid w:val="004545C1"/>
    <w:rsid w:val="00456E39"/>
    <w:rsid w:val="00462CDC"/>
    <w:rsid w:val="004800AF"/>
    <w:rsid w:val="00495F6E"/>
    <w:rsid w:val="004974A8"/>
    <w:rsid w:val="00497BE0"/>
    <w:rsid w:val="004A0081"/>
    <w:rsid w:val="004B4962"/>
    <w:rsid w:val="004D44DF"/>
    <w:rsid w:val="004D6175"/>
    <w:rsid w:val="004F332C"/>
    <w:rsid w:val="005028AC"/>
    <w:rsid w:val="00507EC5"/>
    <w:rsid w:val="00512CD6"/>
    <w:rsid w:val="005170C2"/>
    <w:rsid w:val="0051762F"/>
    <w:rsid w:val="0052703C"/>
    <w:rsid w:val="0053325E"/>
    <w:rsid w:val="00534FCB"/>
    <w:rsid w:val="00535898"/>
    <w:rsid w:val="00535E23"/>
    <w:rsid w:val="005442B1"/>
    <w:rsid w:val="00564679"/>
    <w:rsid w:val="00581D5A"/>
    <w:rsid w:val="00594B18"/>
    <w:rsid w:val="00597155"/>
    <w:rsid w:val="0059734F"/>
    <w:rsid w:val="005A6749"/>
    <w:rsid w:val="005C5004"/>
    <w:rsid w:val="005F0476"/>
    <w:rsid w:val="005F4EC9"/>
    <w:rsid w:val="00625C1D"/>
    <w:rsid w:val="00625F67"/>
    <w:rsid w:val="006366AD"/>
    <w:rsid w:val="00636A1B"/>
    <w:rsid w:val="00636B33"/>
    <w:rsid w:val="0064257A"/>
    <w:rsid w:val="006463CF"/>
    <w:rsid w:val="00650F6F"/>
    <w:rsid w:val="00651AFA"/>
    <w:rsid w:val="00657163"/>
    <w:rsid w:val="006647BF"/>
    <w:rsid w:val="00665467"/>
    <w:rsid w:val="006811A7"/>
    <w:rsid w:val="006925D3"/>
    <w:rsid w:val="006A3708"/>
    <w:rsid w:val="006A523B"/>
    <w:rsid w:val="006F3871"/>
    <w:rsid w:val="00702100"/>
    <w:rsid w:val="007065B2"/>
    <w:rsid w:val="00723852"/>
    <w:rsid w:val="00726DBE"/>
    <w:rsid w:val="00730AD0"/>
    <w:rsid w:val="0075460A"/>
    <w:rsid w:val="007567DF"/>
    <w:rsid w:val="00776AF6"/>
    <w:rsid w:val="007851CE"/>
    <w:rsid w:val="0079171F"/>
    <w:rsid w:val="00792CC5"/>
    <w:rsid w:val="0079715F"/>
    <w:rsid w:val="007A082D"/>
    <w:rsid w:val="007D13BA"/>
    <w:rsid w:val="007D1A34"/>
    <w:rsid w:val="007D39B8"/>
    <w:rsid w:val="007D4FB0"/>
    <w:rsid w:val="007D7BCC"/>
    <w:rsid w:val="007E6707"/>
    <w:rsid w:val="007F23E3"/>
    <w:rsid w:val="00800E8F"/>
    <w:rsid w:val="0081465A"/>
    <w:rsid w:val="0081581B"/>
    <w:rsid w:val="00816039"/>
    <w:rsid w:val="008241AF"/>
    <w:rsid w:val="0083492F"/>
    <w:rsid w:val="00862FF4"/>
    <w:rsid w:val="008653A5"/>
    <w:rsid w:val="008768F5"/>
    <w:rsid w:val="00884266"/>
    <w:rsid w:val="008931CE"/>
    <w:rsid w:val="00893E05"/>
    <w:rsid w:val="008A18B7"/>
    <w:rsid w:val="008A557F"/>
    <w:rsid w:val="008B124B"/>
    <w:rsid w:val="008B1BEA"/>
    <w:rsid w:val="008C6038"/>
    <w:rsid w:val="008E207E"/>
    <w:rsid w:val="008F3DC6"/>
    <w:rsid w:val="008F6691"/>
    <w:rsid w:val="00905E5F"/>
    <w:rsid w:val="00905FB6"/>
    <w:rsid w:val="009123CB"/>
    <w:rsid w:val="00915032"/>
    <w:rsid w:val="0092006F"/>
    <w:rsid w:val="009258D8"/>
    <w:rsid w:val="00926D7A"/>
    <w:rsid w:val="00935F52"/>
    <w:rsid w:val="00946041"/>
    <w:rsid w:val="0095058F"/>
    <w:rsid w:val="00966BBB"/>
    <w:rsid w:val="009914E9"/>
    <w:rsid w:val="009A798A"/>
    <w:rsid w:val="009B4BB2"/>
    <w:rsid w:val="009C19BE"/>
    <w:rsid w:val="009D0B26"/>
    <w:rsid w:val="009D1F3C"/>
    <w:rsid w:val="009D62F0"/>
    <w:rsid w:val="009D650E"/>
    <w:rsid w:val="009F179E"/>
    <w:rsid w:val="009F373A"/>
    <w:rsid w:val="009F5D61"/>
    <w:rsid w:val="00A0009E"/>
    <w:rsid w:val="00A02771"/>
    <w:rsid w:val="00A02C85"/>
    <w:rsid w:val="00A1695F"/>
    <w:rsid w:val="00A2464F"/>
    <w:rsid w:val="00A26B26"/>
    <w:rsid w:val="00A3090D"/>
    <w:rsid w:val="00A3207B"/>
    <w:rsid w:val="00A32391"/>
    <w:rsid w:val="00A36EAF"/>
    <w:rsid w:val="00A40279"/>
    <w:rsid w:val="00A516C6"/>
    <w:rsid w:val="00A52AB0"/>
    <w:rsid w:val="00A702BE"/>
    <w:rsid w:val="00A77D10"/>
    <w:rsid w:val="00A77F09"/>
    <w:rsid w:val="00A86FC6"/>
    <w:rsid w:val="00A9250F"/>
    <w:rsid w:val="00A9340D"/>
    <w:rsid w:val="00AB3D1B"/>
    <w:rsid w:val="00AC66E5"/>
    <w:rsid w:val="00AD39EB"/>
    <w:rsid w:val="00AE1D50"/>
    <w:rsid w:val="00AE3A2F"/>
    <w:rsid w:val="00AE4AB3"/>
    <w:rsid w:val="00AE5332"/>
    <w:rsid w:val="00B0328F"/>
    <w:rsid w:val="00B0767D"/>
    <w:rsid w:val="00B1610C"/>
    <w:rsid w:val="00B200F9"/>
    <w:rsid w:val="00B508E7"/>
    <w:rsid w:val="00B6679C"/>
    <w:rsid w:val="00B66B4A"/>
    <w:rsid w:val="00B71054"/>
    <w:rsid w:val="00B73FAE"/>
    <w:rsid w:val="00B801C1"/>
    <w:rsid w:val="00B820E6"/>
    <w:rsid w:val="00B917E0"/>
    <w:rsid w:val="00BA1EE9"/>
    <w:rsid w:val="00BA6A53"/>
    <w:rsid w:val="00BB3885"/>
    <w:rsid w:val="00BC21D1"/>
    <w:rsid w:val="00BC47BC"/>
    <w:rsid w:val="00BC676B"/>
    <w:rsid w:val="00BD29F1"/>
    <w:rsid w:val="00BF095B"/>
    <w:rsid w:val="00BF4488"/>
    <w:rsid w:val="00C04BBF"/>
    <w:rsid w:val="00C068F7"/>
    <w:rsid w:val="00C06C8E"/>
    <w:rsid w:val="00C35E4E"/>
    <w:rsid w:val="00C36D1E"/>
    <w:rsid w:val="00C47ADA"/>
    <w:rsid w:val="00C879CE"/>
    <w:rsid w:val="00CA1AB6"/>
    <w:rsid w:val="00CB4A18"/>
    <w:rsid w:val="00CD779D"/>
    <w:rsid w:val="00CE1943"/>
    <w:rsid w:val="00D014D8"/>
    <w:rsid w:val="00D3092C"/>
    <w:rsid w:val="00D451F6"/>
    <w:rsid w:val="00D53B4E"/>
    <w:rsid w:val="00D5519C"/>
    <w:rsid w:val="00D70820"/>
    <w:rsid w:val="00D80B9F"/>
    <w:rsid w:val="00D81056"/>
    <w:rsid w:val="00D92D17"/>
    <w:rsid w:val="00D97000"/>
    <w:rsid w:val="00DA3D9E"/>
    <w:rsid w:val="00DB0D8B"/>
    <w:rsid w:val="00DD09DF"/>
    <w:rsid w:val="00DD2DFD"/>
    <w:rsid w:val="00DE0AE0"/>
    <w:rsid w:val="00E00BFE"/>
    <w:rsid w:val="00E17BEB"/>
    <w:rsid w:val="00E21CC6"/>
    <w:rsid w:val="00E249FE"/>
    <w:rsid w:val="00E37DF6"/>
    <w:rsid w:val="00E53DFD"/>
    <w:rsid w:val="00E60862"/>
    <w:rsid w:val="00E614DA"/>
    <w:rsid w:val="00E724D4"/>
    <w:rsid w:val="00E76B6C"/>
    <w:rsid w:val="00E772D9"/>
    <w:rsid w:val="00E82AAB"/>
    <w:rsid w:val="00E90F9E"/>
    <w:rsid w:val="00E97C3B"/>
    <w:rsid w:val="00EA0D56"/>
    <w:rsid w:val="00EB5988"/>
    <w:rsid w:val="00EB6DF3"/>
    <w:rsid w:val="00EC61A0"/>
    <w:rsid w:val="00EE28C7"/>
    <w:rsid w:val="00EE2DAD"/>
    <w:rsid w:val="00EE3463"/>
    <w:rsid w:val="00EE7556"/>
    <w:rsid w:val="00F049BB"/>
    <w:rsid w:val="00F115BA"/>
    <w:rsid w:val="00F11787"/>
    <w:rsid w:val="00F14AF0"/>
    <w:rsid w:val="00F31D51"/>
    <w:rsid w:val="00F3704A"/>
    <w:rsid w:val="00F45D80"/>
    <w:rsid w:val="00F50574"/>
    <w:rsid w:val="00F548B6"/>
    <w:rsid w:val="00F55EC5"/>
    <w:rsid w:val="00F71358"/>
    <w:rsid w:val="00F86DBA"/>
    <w:rsid w:val="00FC6C37"/>
    <w:rsid w:val="00FD5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753" fill="f" fillcolor="white" stroke="f">
      <v:fill color="white" on="f"/>
      <v:stroke on="f"/>
      <o:colormru v:ext="edit" colors="#cff,#edffff"/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4" w:uiPriority="39"/>
    <w:lsdException w:name="Normal Indent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3B37C6"/>
  </w:style>
  <w:style w:type="paragraph" w:styleId="Nadpis1">
    <w:name w:val="heading 1"/>
    <w:basedOn w:val="Normln"/>
    <w:next w:val="Normln"/>
    <w:qFormat/>
    <w:rsid w:val="003B37C6"/>
    <w:pPr>
      <w:keepNext/>
      <w:outlineLvl w:val="0"/>
    </w:pPr>
    <w:rPr>
      <w:rFonts w:ascii="Arial" w:hAnsi="Arial"/>
      <w:b/>
      <w:snapToGrid w:val="0"/>
      <w:color w:val="0000FF"/>
      <w:sz w:val="52"/>
      <w:lang w:val="en-US"/>
    </w:rPr>
  </w:style>
  <w:style w:type="paragraph" w:styleId="Nadpis2">
    <w:name w:val="heading 2"/>
    <w:basedOn w:val="Normln"/>
    <w:next w:val="Normln"/>
    <w:qFormat/>
    <w:rsid w:val="003B37C6"/>
    <w:pPr>
      <w:keepNext/>
      <w:outlineLvl w:val="1"/>
    </w:pPr>
    <w:rPr>
      <w:rFonts w:ascii="GaramondItcTEECon" w:hAnsi="GaramondItcTEECon"/>
      <w:i/>
      <w:snapToGrid w:val="0"/>
      <w:color w:val="0000FF"/>
      <w:sz w:val="36"/>
      <w:lang w:val="en-US"/>
    </w:rPr>
  </w:style>
  <w:style w:type="paragraph" w:styleId="Nadpis3">
    <w:name w:val="heading 3"/>
    <w:basedOn w:val="Normln"/>
    <w:next w:val="Normln"/>
    <w:qFormat/>
    <w:rsid w:val="003B37C6"/>
    <w:pPr>
      <w:keepNext/>
      <w:ind w:left="1843"/>
      <w:outlineLvl w:val="2"/>
    </w:pPr>
    <w:rPr>
      <w:rFonts w:ascii="Arial Black" w:hAnsi="Arial Black"/>
      <w:color w:val="808080"/>
      <w:spacing w:val="1580"/>
      <w:sz w:val="96"/>
    </w:rPr>
  </w:style>
  <w:style w:type="paragraph" w:styleId="Nadpis4">
    <w:name w:val="heading 4"/>
    <w:basedOn w:val="Normln"/>
    <w:next w:val="Normln"/>
    <w:qFormat/>
    <w:rsid w:val="003B37C6"/>
    <w:pPr>
      <w:keepNext/>
      <w:numPr>
        <w:numId w:val="1"/>
      </w:numPr>
      <w:tabs>
        <w:tab w:val="left" w:pos="2977"/>
      </w:tabs>
      <w:ind w:left="567"/>
      <w:jc w:val="center"/>
      <w:outlineLvl w:val="3"/>
    </w:pPr>
    <w:rPr>
      <w:rFonts w:ascii="Arial" w:hAnsi="Arial"/>
      <w:b/>
    </w:rPr>
  </w:style>
  <w:style w:type="paragraph" w:styleId="Nadpis5">
    <w:name w:val="heading 5"/>
    <w:basedOn w:val="Normln"/>
    <w:next w:val="Normln"/>
    <w:link w:val="Nadpis5Char"/>
    <w:qFormat/>
    <w:rsid w:val="003B37C6"/>
    <w:pPr>
      <w:keepNext/>
      <w:tabs>
        <w:tab w:val="left" w:pos="2977"/>
      </w:tabs>
      <w:ind w:left="567"/>
      <w:jc w:val="center"/>
      <w:outlineLvl w:val="4"/>
    </w:pPr>
    <w:rPr>
      <w:rFonts w:ascii="Arial" w:hAnsi="Arial"/>
      <w:b/>
      <w:sz w:val="24"/>
    </w:rPr>
  </w:style>
  <w:style w:type="paragraph" w:styleId="Nadpis6">
    <w:name w:val="heading 6"/>
    <w:basedOn w:val="Normln"/>
    <w:next w:val="Normln"/>
    <w:qFormat/>
    <w:rsid w:val="003B37C6"/>
    <w:pPr>
      <w:keepNext/>
      <w:outlineLvl w:val="5"/>
    </w:pPr>
    <w:rPr>
      <w:rFonts w:ascii="Arial" w:hAnsi="Arial"/>
      <w:b/>
      <w:color w:val="0000FF"/>
      <w:sz w:val="18"/>
    </w:rPr>
  </w:style>
  <w:style w:type="paragraph" w:styleId="Nadpis7">
    <w:name w:val="heading 7"/>
    <w:basedOn w:val="Normln"/>
    <w:next w:val="Normln"/>
    <w:qFormat/>
    <w:rsid w:val="003B37C6"/>
    <w:pPr>
      <w:keepNext/>
      <w:ind w:left="2977"/>
      <w:outlineLvl w:val="6"/>
    </w:pPr>
    <w:rPr>
      <w:rFonts w:ascii="Arial" w:hAnsi="Arial"/>
      <w:b/>
      <w:sz w:val="24"/>
    </w:rPr>
  </w:style>
  <w:style w:type="paragraph" w:styleId="Nadpis8">
    <w:name w:val="heading 8"/>
    <w:basedOn w:val="Normln"/>
    <w:next w:val="Normln"/>
    <w:qFormat/>
    <w:rsid w:val="003B37C6"/>
    <w:pPr>
      <w:keepNext/>
      <w:outlineLvl w:val="7"/>
    </w:pPr>
    <w:rPr>
      <w:b/>
      <w:i/>
      <w:color w:val="000000"/>
      <w:sz w:val="24"/>
    </w:rPr>
  </w:style>
  <w:style w:type="paragraph" w:styleId="Nadpis9">
    <w:name w:val="heading 9"/>
    <w:basedOn w:val="Normln"/>
    <w:next w:val="Normln"/>
    <w:qFormat/>
    <w:rsid w:val="003B37C6"/>
    <w:pPr>
      <w:keepNext/>
      <w:ind w:left="284"/>
      <w:jc w:val="center"/>
      <w:outlineLvl w:val="8"/>
    </w:pPr>
    <w:rPr>
      <w:rFonts w:ascii="Arial" w:hAnsi="Arial"/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3B37C6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rsid w:val="003B37C6"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rsid w:val="003B37C6"/>
    <w:pPr>
      <w:ind w:left="1134" w:hanging="567"/>
      <w:jc w:val="both"/>
    </w:pPr>
    <w:rPr>
      <w:rFonts w:ascii="Arial" w:hAnsi="Arial"/>
      <w:sz w:val="22"/>
    </w:rPr>
  </w:style>
  <w:style w:type="paragraph" w:customStyle="1" w:styleId="Odstavec">
    <w:name w:val="Odstavec"/>
    <w:basedOn w:val="Zkladntext"/>
    <w:rsid w:val="003B37C6"/>
    <w:pPr>
      <w:widowControl w:val="0"/>
      <w:spacing w:after="115" w:line="288" w:lineRule="auto"/>
      <w:ind w:firstLine="480"/>
      <w:jc w:val="both"/>
    </w:pPr>
    <w:rPr>
      <w:noProof/>
      <w:sz w:val="24"/>
    </w:rPr>
  </w:style>
  <w:style w:type="paragraph" w:styleId="Zkladntext">
    <w:name w:val="Body Text"/>
    <w:basedOn w:val="Normln"/>
    <w:rsid w:val="003B37C6"/>
    <w:pPr>
      <w:spacing w:after="120"/>
    </w:pPr>
  </w:style>
  <w:style w:type="character" w:styleId="slostrnky">
    <w:name w:val="page number"/>
    <w:basedOn w:val="Standardnpsmoodstavce"/>
    <w:rsid w:val="003B37C6"/>
  </w:style>
  <w:style w:type="character" w:customStyle="1" w:styleId="Nadpis5Char">
    <w:name w:val="Nadpis 5 Char"/>
    <w:basedOn w:val="Standardnpsmoodstavce"/>
    <w:link w:val="Nadpis5"/>
    <w:rsid w:val="008A557F"/>
    <w:rPr>
      <w:rFonts w:ascii="Arial" w:hAnsi="Arial"/>
      <w:b/>
      <w:sz w:val="24"/>
    </w:rPr>
  </w:style>
  <w:style w:type="character" w:styleId="Hypertextovodkaz">
    <w:name w:val="Hyperlink"/>
    <w:basedOn w:val="Standardnpsmoodstavce"/>
    <w:rsid w:val="009F373A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C47ADA"/>
    <w:pPr>
      <w:ind w:left="708"/>
    </w:pPr>
    <w:rPr>
      <w:rFonts w:ascii="Arial" w:hAnsi="Arial"/>
    </w:rPr>
  </w:style>
  <w:style w:type="paragraph" w:customStyle="1" w:styleId="Vlastn">
    <w:name w:val="Vlastní"/>
    <w:basedOn w:val="Normln"/>
    <w:rsid w:val="00535898"/>
    <w:pPr>
      <w:ind w:firstLine="708"/>
      <w:jc w:val="both"/>
    </w:pPr>
    <w:rPr>
      <w:rFonts w:ascii="Arial" w:hAnsi="Arial"/>
      <w:sz w:val="22"/>
    </w:rPr>
  </w:style>
  <w:style w:type="paragraph" w:styleId="Textvbloku">
    <w:name w:val="Block Text"/>
    <w:basedOn w:val="Normln"/>
    <w:rsid w:val="00081287"/>
    <w:pPr>
      <w:ind w:left="1134" w:right="798"/>
    </w:pPr>
    <w:rPr>
      <w:rFonts w:ascii="Arial" w:hAnsi="Arial"/>
      <w:sz w:val="22"/>
    </w:rPr>
  </w:style>
  <w:style w:type="paragraph" w:styleId="Zkladntextodsazen2">
    <w:name w:val="Body Text Indent 2"/>
    <w:basedOn w:val="Normln"/>
    <w:link w:val="Zkladntextodsazen2Char"/>
    <w:rsid w:val="007065B2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7065B2"/>
  </w:style>
  <w:style w:type="paragraph" w:styleId="Normlnodsazen">
    <w:name w:val="Normal Indent"/>
    <w:basedOn w:val="Normln"/>
    <w:uiPriority w:val="99"/>
    <w:unhideWhenUsed/>
    <w:rsid w:val="007065B2"/>
    <w:pPr>
      <w:spacing w:before="100" w:beforeAutospacing="1" w:after="100" w:afterAutospacing="1"/>
    </w:pPr>
    <w:rPr>
      <w:sz w:val="24"/>
      <w:szCs w:val="24"/>
    </w:rPr>
  </w:style>
  <w:style w:type="paragraph" w:styleId="Zkladntext3">
    <w:name w:val="Body Text 3"/>
    <w:basedOn w:val="Normln"/>
    <w:link w:val="Zkladntext3Char"/>
    <w:rsid w:val="007A082D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7A082D"/>
    <w:rPr>
      <w:sz w:val="16"/>
      <w:szCs w:val="16"/>
    </w:rPr>
  </w:style>
  <w:style w:type="paragraph" w:customStyle="1" w:styleId="Import0">
    <w:name w:val="Import 0"/>
    <w:basedOn w:val="Normln"/>
    <w:rsid w:val="007A082D"/>
    <w:pPr>
      <w:suppressAutoHyphens/>
      <w:spacing w:line="276" w:lineRule="auto"/>
    </w:pPr>
    <w:rPr>
      <w:rFonts w:ascii="Courier New" w:hAnsi="Courier New"/>
      <w:sz w:val="24"/>
    </w:rPr>
  </w:style>
  <w:style w:type="paragraph" w:styleId="Zkladntextodsazen3">
    <w:name w:val="Body Text Indent 3"/>
    <w:basedOn w:val="Normln"/>
    <w:link w:val="Zkladntextodsazen3Char"/>
    <w:rsid w:val="00EB5988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EB5988"/>
    <w:rPr>
      <w:sz w:val="16"/>
      <w:szCs w:val="16"/>
    </w:rPr>
  </w:style>
  <w:style w:type="paragraph" w:styleId="Zkladntext2">
    <w:name w:val="Body Text 2"/>
    <w:basedOn w:val="Normln"/>
    <w:link w:val="Zkladntext2Char"/>
    <w:rsid w:val="00391FF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391FF0"/>
  </w:style>
  <w:style w:type="paragraph" w:styleId="Obsah1">
    <w:name w:val="toc 1"/>
    <w:basedOn w:val="Normln"/>
    <w:next w:val="Normln"/>
    <w:autoRedefine/>
    <w:uiPriority w:val="39"/>
    <w:rsid w:val="00564679"/>
    <w:pPr>
      <w:tabs>
        <w:tab w:val="right" w:pos="10480"/>
      </w:tabs>
      <w:ind w:left="709"/>
    </w:pPr>
  </w:style>
  <w:style w:type="paragraph" w:styleId="Obsah4">
    <w:name w:val="toc 4"/>
    <w:basedOn w:val="Normln"/>
    <w:next w:val="Normln"/>
    <w:autoRedefine/>
    <w:uiPriority w:val="39"/>
    <w:rsid w:val="00564679"/>
    <w:pPr>
      <w:ind w:left="600"/>
    </w:pPr>
  </w:style>
  <w:style w:type="paragraph" w:styleId="Bezmezer">
    <w:name w:val="No Spacing"/>
    <w:uiPriority w:val="1"/>
    <w:qFormat/>
    <w:rsid w:val="00B917E0"/>
    <w:rPr>
      <w:rFonts w:eastAsia="SimSun"/>
      <w:snapToGrid w:val="0"/>
      <w:lang w:eastAsia="zh-CN"/>
    </w:rPr>
  </w:style>
  <w:style w:type="character" w:customStyle="1" w:styleId="ZpatChar">
    <w:name w:val="Zápatí Char"/>
    <w:basedOn w:val="Standardnpsmoodstavce"/>
    <w:link w:val="Zpat"/>
    <w:rsid w:val="00370AEF"/>
  </w:style>
  <w:style w:type="paragraph" w:styleId="Textbubliny">
    <w:name w:val="Balloon Text"/>
    <w:basedOn w:val="Normln"/>
    <w:link w:val="TextbublinyChar"/>
    <w:rsid w:val="00730AD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730A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4" w:uiPriority="39"/>
    <w:lsdException w:name="Normal Indent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3B37C6"/>
  </w:style>
  <w:style w:type="paragraph" w:styleId="Nadpis1">
    <w:name w:val="heading 1"/>
    <w:basedOn w:val="Normln"/>
    <w:next w:val="Normln"/>
    <w:qFormat/>
    <w:rsid w:val="003B37C6"/>
    <w:pPr>
      <w:keepNext/>
      <w:outlineLvl w:val="0"/>
    </w:pPr>
    <w:rPr>
      <w:rFonts w:ascii="Arial" w:hAnsi="Arial"/>
      <w:b/>
      <w:snapToGrid w:val="0"/>
      <w:color w:val="0000FF"/>
      <w:sz w:val="52"/>
      <w:lang w:val="en-US"/>
    </w:rPr>
  </w:style>
  <w:style w:type="paragraph" w:styleId="Nadpis2">
    <w:name w:val="heading 2"/>
    <w:basedOn w:val="Normln"/>
    <w:next w:val="Normln"/>
    <w:qFormat/>
    <w:rsid w:val="003B37C6"/>
    <w:pPr>
      <w:keepNext/>
      <w:outlineLvl w:val="1"/>
    </w:pPr>
    <w:rPr>
      <w:rFonts w:ascii="GaramondItcTEECon" w:hAnsi="GaramondItcTEECon"/>
      <w:i/>
      <w:snapToGrid w:val="0"/>
      <w:color w:val="0000FF"/>
      <w:sz w:val="36"/>
      <w:lang w:val="en-US"/>
    </w:rPr>
  </w:style>
  <w:style w:type="paragraph" w:styleId="Nadpis3">
    <w:name w:val="heading 3"/>
    <w:basedOn w:val="Normln"/>
    <w:next w:val="Normln"/>
    <w:qFormat/>
    <w:rsid w:val="003B37C6"/>
    <w:pPr>
      <w:keepNext/>
      <w:ind w:left="1843"/>
      <w:outlineLvl w:val="2"/>
    </w:pPr>
    <w:rPr>
      <w:rFonts w:ascii="Arial Black" w:hAnsi="Arial Black"/>
      <w:color w:val="808080"/>
      <w:spacing w:val="1580"/>
      <w:sz w:val="96"/>
    </w:rPr>
  </w:style>
  <w:style w:type="paragraph" w:styleId="Nadpis4">
    <w:name w:val="heading 4"/>
    <w:basedOn w:val="Normln"/>
    <w:next w:val="Normln"/>
    <w:qFormat/>
    <w:rsid w:val="003B37C6"/>
    <w:pPr>
      <w:keepNext/>
      <w:numPr>
        <w:numId w:val="1"/>
      </w:numPr>
      <w:tabs>
        <w:tab w:val="left" w:pos="2977"/>
      </w:tabs>
      <w:ind w:left="567"/>
      <w:jc w:val="center"/>
      <w:outlineLvl w:val="3"/>
    </w:pPr>
    <w:rPr>
      <w:rFonts w:ascii="Arial" w:hAnsi="Arial"/>
      <w:b/>
    </w:rPr>
  </w:style>
  <w:style w:type="paragraph" w:styleId="Nadpis5">
    <w:name w:val="heading 5"/>
    <w:basedOn w:val="Normln"/>
    <w:next w:val="Normln"/>
    <w:link w:val="Nadpis5Char"/>
    <w:qFormat/>
    <w:rsid w:val="003B37C6"/>
    <w:pPr>
      <w:keepNext/>
      <w:tabs>
        <w:tab w:val="left" w:pos="2977"/>
      </w:tabs>
      <w:ind w:left="567"/>
      <w:jc w:val="center"/>
      <w:outlineLvl w:val="4"/>
    </w:pPr>
    <w:rPr>
      <w:rFonts w:ascii="Arial" w:hAnsi="Arial"/>
      <w:b/>
      <w:sz w:val="24"/>
    </w:rPr>
  </w:style>
  <w:style w:type="paragraph" w:styleId="Nadpis6">
    <w:name w:val="heading 6"/>
    <w:basedOn w:val="Normln"/>
    <w:next w:val="Normln"/>
    <w:qFormat/>
    <w:rsid w:val="003B37C6"/>
    <w:pPr>
      <w:keepNext/>
      <w:outlineLvl w:val="5"/>
    </w:pPr>
    <w:rPr>
      <w:rFonts w:ascii="Arial" w:hAnsi="Arial"/>
      <w:b/>
      <w:color w:val="0000FF"/>
      <w:sz w:val="18"/>
    </w:rPr>
  </w:style>
  <w:style w:type="paragraph" w:styleId="Nadpis7">
    <w:name w:val="heading 7"/>
    <w:basedOn w:val="Normln"/>
    <w:next w:val="Normln"/>
    <w:qFormat/>
    <w:rsid w:val="003B37C6"/>
    <w:pPr>
      <w:keepNext/>
      <w:ind w:left="2977"/>
      <w:outlineLvl w:val="6"/>
    </w:pPr>
    <w:rPr>
      <w:rFonts w:ascii="Arial" w:hAnsi="Arial"/>
      <w:b/>
      <w:sz w:val="24"/>
    </w:rPr>
  </w:style>
  <w:style w:type="paragraph" w:styleId="Nadpis8">
    <w:name w:val="heading 8"/>
    <w:basedOn w:val="Normln"/>
    <w:next w:val="Normln"/>
    <w:qFormat/>
    <w:rsid w:val="003B37C6"/>
    <w:pPr>
      <w:keepNext/>
      <w:outlineLvl w:val="7"/>
    </w:pPr>
    <w:rPr>
      <w:b/>
      <w:i/>
      <w:color w:val="000000"/>
      <w:sz w:val="24"/>
    </w:rPr>
  </w:style>
  <w:style w:type="paragraph" w:styleId="Nadpis9">
    <w:name w:val="heading 9"/>
    <w:basedOn w:val="Normln"/>
    <w:next w:val="Normln"/>
    <w:qFormat/>
    <w:rsid w:val="003B37C6"/>
    <w:pPr>
      <w:keepNext/>
      <w:ind w:left="284"/>
      <w:jc w:val="center"/>
      <w:outlineLvl w:val="8"/>
    </w:pPr>
    <w:rPr>
      <w:rFonts w:ascii="Arial" w:hAnsi="Arial"/>
      <w:b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3B37C6"/>
    <w:pPr>
      <w:tabs>
        <w:tab w:val="center" w:pos="4536"/>
        <w:tab w:val="right" w:pos="9072"/>
      </w:tabs>
    </w:pPr>
  </w:style>
  <w:style w:type="paragraph" w:styleId="Zpat">
    <w:name w:val="footer"/>
    <w:basedOn w:val="Normln"/>
    <w:link w:val="ZpatChar"/>
    <w:rsid w:val="003B37C6"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rsid w:val="003B37C6"/>
    <w:pPr>
      <w:ind w:left="1134" w:hanging="567"/>
      <w:jc w:val="both"/>
    </w:pPr>
    <w:rPr>
      <w:rFonts w:ascii="Arial" w:hAnsi="Arial"/>
      <w:sz w:val="22"/>
    </w:rPr>
  </w:style>
  <w:style w:type="paragraph" w:customStyle="1" w:styleId="Odstavec">
    <w:name w:val="Odstavec"/>
    <w:basedOn w:val="Zkladntext"/>
    <w:rsid w:val="003B37C6"/>
    <w:pPr>
      <w:widowControl w:val="0"/>
      <w:spacing w:after="115" w:line="288" w:lineRule="auto"/>
      <w:ind w:firstLine="480"/>
      <w:jc w:val="both"/>
    </w:pPr>
    <w:rPr>
      <w:noProof/>
      <w:sz w:val="24"/>
    </w:rPr>
  </w:style>
  <w:style w:type="paragraph" w:styleId="Zkladntext">
    <w:name w:val="Body Text"/>
    <w:basedOn w:val="Normln"/>
    <w:rsid w:val="003B37C6"/>
    <w:pPr>
      <w:spacing w:after="120"/>
    </w:pPr>
  </w:style>
  <w:style w:type="character" w:styleId="slostrnky">
    <w:name w:val="page number"/>
    <w:basedOn w:val="Standardnpsmoodstavce"/>
    <w:rsid w:val="003B37C6"/>
  </w:style>
  <w:style w:type="character" w:customStyle="1" w:styleId="Nadpis5Char">
    <w:name w:val="Nadpis 5 Char"/>
    <w:basedOn w:val="Standardnpsmoodstavce"/>
    <w:link w:val="Nadpis5"/>
    <w:rsid w:val="008A557F"/>
    <w:rPr>
      <w:rFonts w:ascii="Arial" w:hAnsi="Arial"/>
      <w:b/>
      <w:sz w:val="24"/>
    </w:rPr>
  </w:style>
  <w:style w:type="character" w:styleId="Hypertextovodkaz">
    <w:name w:val="Hyperlink"/>
    <w:basedOn w:val="Standardnpsmoodstavce"/>
    <w:rsid w:val="009F373A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C47ADA"/>
    <w:pPr>
      <w:ind w:left="708"/>
    </w:pPr>
    <w:rPr>
      <w:rFonts w:ascii="Arial" w:hAnsi="Arial"/>
    </w:rPr>
  </w:style>
  <w:style w:type="paragraph" w:customStyle="1" w:styleId="Vlastn">
    <w:name w:val="Vlastní"/>
    <w:basedOn w:val="Normln"/>
    <w:rsid w:val="00535898"/>
    <w:pPr>
      <w:ind w:firstLine="708"/>
      <w:jc w:val="both"/>
    </w:pPr>
    <w:rPr>
      <w:rFonts w:ascii="Arial" w:hAnsi="Arial"/>
      <w:sz w:val="22"/>
    </w:rPr>
  </w:style>
  <w:style w:type="paragraph" w:styleId="Textvbloku">
    <w:name w:val="Block Text"/>
    <w:basedOn w:val="Normln"/>
    <w:rsid w:val="00081287"/>
    <w:pPr>
      <w:ind w:left="1134" w:right="798"/>
    </w:pPr>
    <w:rPr>
      <w:rFonts w:ascii="Arial" w:hAnsi="Arial"/>
      <w:sz w:val="22"/>
    </w:rPr>
  </w:style>
  <w:style w:type="paragraph" w:styleId="Zkladntextodsazen2">
    <w:name w:val="Body Text Indent 2"/>
    <w:basedOn w:val="Normln"/>
    <w:link w:val="Zkladntextodsazen2Char"/>
    <w:rsid w:val="007065B2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7065B2"/>
  </w:style>
  <w:style w:type="paragraph" w:styleId="Normlnodsazen">
    <w:name w:val="Normal Indent"/>
    <w:basedOn w:val="Normln"/>
    <w:uiPriority w:val="99"/>
    <w:unhideWhenUsed/>
    <w:rsid w:val="007065B2"/>
    <w:pPr>
      <w:spacing w:before="100" w:beforeAutospacing="1" w:after="100" w:afterAutospacing="1"/>
    </w:pPr>
    <w:rPr>
      <w:sz w:val="24"/>
      <w:szCs w:val="24"/>
    </w:rPr>
  </w:style>
  <w:style w:type="paragraph" w:styleId="Zkladntext3">
    <w:name w:val="Body Text 3"/>
    <w:basedOn w:val="Normln"/>
    <w:link w:val="Zkladntext3Char"/>
    <w:rsid w:val="007A082D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7A082D"/>
    <w:rPr>
      <w:sz w:val="16"/>
      <w:szCs w:val="16"/>
    </w:rPr>
  </w:style>
  <w:style w:type="paragraph" w:customStyle="1" w:styleId="Import0">
    <w:name w:val="Import 0"/>
    <w:basedOn w:val="Normln"/>
    <w:rsid w:val="007A082D"/>
    <w:pPr>
      <w:suppressAutoHyphens/>
      <w:spacing w:line="276" w:lineRule="auto"/>
    </w:pPr>
    <w:rPr>
      <w:rFonts w:ascii="Courier New" w:hAnsi="Courier New"/>
      <w:sz w:val="24"/>
    </w:rPr>
  </w:style>
  <w:style w:type="paragraph" w:styleId="Zkladntextodsazen3">
    <w:name w:val="Body Text Indent 3"/>
    <w:basedOn w:val="Normln"/>
    <w:link w:val="Zkladntextodsazen3Char"/>
    <w:rsid w:val="00EB5988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EB5988"/>
    <w:rPr>
      <w:sz w:val="16"/>
      <w:szCs w:val="16"/>
    </w:rPr>
  </w:style>
  <w:style w:type="paragraph" w:styleId="Zkladntext2">
    <w:name w:val="Body Text 2"/>
    <w:basedOn w:val="Normln"/>
    <w:link w:val="Zkladntext2Char"/>
    <w:rsid w:val="00391FF0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rsid w:val="00391FF0"/>
  </w:style>
  <w:style w:type="paragraph" w:styleId="Obsah1">
    <w:name w:val="toc 1"/>
    <w:basedOn w:val="Normln"/>
    <w:next w:val="Normln"/>
    <w:autoRedefine/>
    <w:uiPriority w:val="39"/>
    <w:rsid w:val="00564679"/>
    <w:pPr>
      <w:tabs>
        <w:tab w:val="right" w:pos="10480"/>
      </w:tabs>
      <w:ind w:left="709"/>
    </w:pPr>
  </w:style>
  <w:style w:type="paragraph" w:styleId="Obsah4">
    <w:name w:val="toc 4"/>
    <w:basedOn w:val="Normln"/>
    <w:next w:val="Normln"/>
    <w:autoRedefine/>
    <w:uiPriority w:val="39"/>
    <w:rsid w:val="00564679"/>
    <w:pPr>
      <w:ind w:left="600"/>
    </w:pPr>
  </w:style>
  <w:style w:type="paragraph" w:styleId="Bezmezer">
    <w:name w:val="No Spacing"/>
    <w:uiPriority w:val="1"/>
    <w:qFormat/>
    <w:rsid w:val="00B917E0"/>
    <w:rPr>
      <w:rFonts w:eastAsia="SimSun"/>
      <w:snapToGrid w:val="0"/>
      <w:lang w:eastAsia="zh-CN"/>
    </w:rPr>
  </w:style>
  <w:style w:type="character" w:customStyle="1" w:styleId="ZpatChar">
    <w:name w:val="Zápatí Char"/>
    <w:basedOn w:val="Standardnpsmoodstavce"/>
    <w:link w:val="Zpat"/>
    <w:rsid w:val="00370AEF"/>
  </w:style>
  <w:style w:type="paragraph" w:styleId="Textbubliny">
    <w:name w:val="Balloon Text"/>
    <w:basedOn w:val="Normln"/>
    <w:link w:val="TextbublinyChar"/>
    <w:rsid w:val="00730AD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730A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130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ep@eproznov.cz" TargetMode="External"/><Relationship Id="rId1" Type="http://schemas.openxmlformats.org/officeDocument/2006/relationships/hyperlink" Target="mailto:ep@eproznov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NET\Miger%20-%20tituln&#237;%20listy\Technick&#225;%20zpr&#225;va%20-%20tit.list_opr.dot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2F5353-F6E5-427F-A2E2-53DFA8D9B8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Technická zpráva - tit.list_opr</Template>
  <TotalTime>0</TotalTime>
  <Pages>2</Pages>
  <Words>0</Words>
  <Characters>109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Marcela Kolečková</dc:creator>
  <cp:lastModifiedBy>kopirka</cp:lastModifiedBy>
  <cp:revision>2</cp:revision>
  <cp:lastPrinted>2016-03-09T16:04:00Z</cp:lastPrinted>
  <dcterms:created xsi:type="dcterms:W3CDTF">2016-05-31T06:18:00Z</dcterms:created>
  <dcterms:modified xsi:type="dcterms:W3CDTF">2016-05-31T06:18:00Z</dcterms:modified>
</cp:coreProperties>
</file>